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DDD8C2"/>
  <w:body>
    <w:p w:rsidRPr="00E43CB4" w:rsidR="003A6330" w:rsidP="003A6330" w:rsidRDefault="009B08D8" w14:paraId="0aa427d" w14:textId="0aa427d">
      <w:pPr>
        <w:ind w:left="6372" w:right="-426"/>
        <w15:collapsed w:val="false"/>
        <w:rPr>
          <w:rFonts w:ascii="Arial" w:hAnsi="Arial" w:cs="Arial"/>
          <w:b/>
        </w:rPr>
      </w:pPr>
      <w:r w:rsidRPr="00E43CB4">
        <w:rPr>
          <w:rFonts w:ascii="Arial" w:hAnsi="Arial" w:cs="Arial"/>
          <w:noProof/>
        </w:rPr>
        <w:drawing>
          <wp:anchor distT="0" distB="0" distL="114300" distR="114300" simplePos="false" relativeHeight="251657728" behindDoc="false" locked="false" layoutInCell="true" allowOverlap="true">
            <wp:simplePos x="0" y="0"/>
            <wp:positionH relativeFrom="column">
              <wp:posOffset>518943</wp:posOffset>
            </wp:positionH>
            <wp:positionV relativeFrom="paragraph">
              <wp:posOffset>5610</wp:posOffset>
            </wp:positionV>
            <wp:extent cx="396240" cy="457200"/>
            <wp:effectExtent l="0" t="0" r="0" b="0"/>
            <wp:wrapSquare wrapText="bothSides"/>
            <wp:docPr id="2" name="Slika 2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 descr="grb-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43CB4" w:rsidR="003A6330">
        <w:rPr>
          <w:rFonts w:ascii="Arial" w:hAnsi="Arial" w:cs="Arial"/>
        </w:rPr>
        <w:tab/>
      </w:r>
      <w:r w:rsidRPr="00E43CB4" w:rsidR="003A6330">
        <w:rPr>
          <w:rFonts w:ascii="Arial" w:hAnsi="Arial" w:cs="Arial"/>
          <w:b/>
        </w:rPr>
        <w:t xml:space="preserve">    </w:t>
      </w:r>
    </w:p>
    <w:p w:rsidRPr="00E43CB4" w:rsidR="00E57418" w:rsidP="003A6330" w:rsidRDefault="00506239">
      <w:pPr>
        <w:ind w:right="-426"/>
        <w:rPr>
          <w:rFonts w:ascii="Arial" w:hAnsi="Arial" w:cs="Arial"/>
        </w:rPr>
      </w:pPr>
      <w:r w:rsidRPr="00E43CB4">
        <w:rPr>
          <w:rFonts w:ascii="Arial" w:hAnsi="Arial" w:cs="Arial"/>
        </w:rPr>
        <w:t xml:space="preserve">              </w:t>
      </w:r>
    </w:p>
    <w:p w:rsidRPr="00E43CB4" w:rsidR="00E57418" w:rsidP="003A6330" w:rsidRDefault="00E57418">
      <w:pPr>
        <w:ind w:right="-426"/>
        <w:rPr>
          <w:rFonts w:ascii="Arial" w:hAnsi="Arial" w:cs="Arial"/>
        </w:rPr>
      </w:pPr>
    </w:p>
    <w:p w:rsidRPr="00E43CB4" w:rsidR="003A6330" w:rsidP="003A6330" w:rsidRDefault="003A6330">
      <w:pPr>
        <w:ind w:right="-426"/>
        <w:rPr>
          <w:rFonts w:ascii="Arial" w:hAnsi="Arial" w:cs="Arial"/>
        </w:rPr>
      </w:pPr>
      <w:r w:rsidRPr="00E43CB4">
        <w:rPr>
          <w:rFonts w:ascii="Arial" w:hAnsi="Arial" w:cs="Arial"/>
        </w:rPr>
        <w:t>REPUBLIKA HRVATSKA</w:t>
      </w:r>
    </w:p>
    <w:p w:rsidRPr="00E43CB4" w:rsidR="003A6330" w:rsidP="003A6330" w:rsidRDefault="004C050F">
      <w:pPr>
        <w:ind w:right="-426"/>
        <w:rPr>
          <w:rFonts w:ascii="Arial" w:hAnsi="Arial" w:cs="Arial"/>
        </w:rPr>
      </w:pPr>
      <w:r w:rsidRPr="00E43CB4">
        <w:rPr>
          <w:rFonts w:ascii="Arial" w:hAnsi="Arial" w:cs="Arial"/>
        </w:rPr>
        <w:t xml:space="preserve">OPĆINSKI </w:t>
      </w:r>
      <w:r w:rsidRPr="00E43CB4" w:rsidR="003A6330">
        <w:rPr>
          <w:rFonts w:ascii="Arial" w:hAnsi="Arial" w:cs="Arial"/>
        </w:rPr>
        <w:t>PREKRŠAJNI SUD U ZAGREBU</w:t>
      </w:r>
    </w:p>
    <w:p w:rsidRPr="00E43CB4" w:rsidR="003A6330" w:rsidP="003A6330" w:rsidRDefault="003A6330">
      <w:pPr>
        <w:ind w:right="-426"/>
        <w:rPr>
          <w:rFonts w:ascii="Arial" w:hAnsi="Arial" w:cs="Arial"/>
        </w:rPr>
      </w:pPr>
      <w:r w:rsidRPr="00E43CB4">
        <w:rPr>
          <w:rFonts w:ascii="Arial" w:hAnsi="Arial" w:cs="Arial"/>
        </w:rPr>
        <w:t>Zagreb, Avenija Dubrovnik 8</w:t>
      </w:r>
    </w:p>
    <w:p w:rsidRPr="00E43CB4" w:rsidR="003A6330" w:rsidP="003A6330" w:rsidRDefault="003A6330">
      <w:pPr>
        <w:ind w:firstLine="708"/>
        <w:rPr>
          <w:rFonts w:ascii="Arial" w:hAnsi="Arial" w:cs="Arial"/>
        </w:rPr>
      </w:pPr>
    </w:p>
    <w:p w:rsidRPr="00E43CB4" w:rsidR="00F67600" w:rsidP="000C0696" w:rsidRDefault="000C0696">
      <w:pPr>
        <w:pStyle w:val="Naslov1"/>
        <w:jc w:val="right"/>
        <w:rPr>
          <w:rFonts w:ascii="Arial" w:hAnsi="Arial" w:cs="Arial"/>
          <w:b w:val="false"/>
          <w:sz w:val="24"/>
        </w:rPr>
      </w:pPr>
      <w:r w:rsidRPr="00E43CB4">
        <w:rPr>
          <w:rFonts w:ascii="Arial" w:hAnsi="Arial" w:cs="Arial"/>
          <w:b w:val="false"/>
          <w:sz w:val="24"/>
        </w:rPr>
        <w:t>Poslovni broj: Pp-</w:t>
      </w:r>
      <w:r w:rsidR="00BB1C1C">
        <w:rPr>
          <w:rFonts w:ascii="Arial" w:hAnsi="Arial" w:cs="Arial"/>
          <w:b w:val="false"/>
          <w:sz w:val="24"/>
        </w:rPr>
        <w:t>15387</w:t>
      </w:r>
      <w:r w:rsidRPr="00E43CB4">
        <w:rPr>
          <w:rFonts w:ascii="Arial" w:hAnsi="Arial" w:cs="Arial"/>
          <w:b w:val="false"/>
          <w:sz w:val="24"/>
        </w:rPr>
        <w:t>/20</w:t>
      </w:r>
      <w:r w:rsidRPr="00E43CB4" w:rsidR="006E1F5B">
        <w:rPr>
          <w:rFonts w:ascii="Arial" w:hAnsi="Arial" w:cs="Arial"/>
          <w:b w:val="false"/>
          <w:sz w:val="24"/>
        </w:rPr>
        <w:t>2</w:t>
      </w:r>
      <w:r w:rsidRPr="00E43CB4" w:rsidR="00992972">
        <w:rPr>
          <w:rFonts w:ascii="Arial" w:hAnsi="Arial" w:cs="Arial"/>
          <w:b w:val="false"/>
          <w:sz w:val="24"/>
        </w:rPr>
        <w:t>5</w:t>
      </w:r>
    </w:p>
    <w:p w:rsidRPr="00E43CB4" w:rsidR="00FD4594" w:rsidP="00527D2F" w:rsidRDefault="00FD4594">
      <w:pPr>
        <w:pStyle w:val="Naslov5"/>
        <w:rPr>
          <w:rFonts w:ascii="Arial" w:hAnsi="Arial" w:cs="Arial"/>
          <w:sz w:val="24"/>
        </w:rPr>
      </w:pPr>
    </w:p>
    <w:p w:rsidRPr="00E43CB4" w:rsidR="00FD4594" w:rsidP="00527D2F" w:rsidRDefault="00FD4594">
      <w:pPr>
        <w:pStyle w:val="Naslov5"/>
        <w:rPr>
          <w:rFonts w:ascii="Arial" w:hAnsi="Arial" w:cs="Arial"/>
          <w:sz w:val="24"/>
        </w:rPr>
      </w:pPr>
    </w:p>
    <w:p w:rsidRPr="00E43CB4" w:rsidR="004A1520" w:rsidP="00527D2F" w:rsidRDefault="00514C5A">
      <w:pPr>
        <w:pStyle w:val="Naslov5"/>
        <w:rPr>
          <w:rFonts w:ascii="Arial" w:hAnsi="Arial" w:cs="Arial"/>
          <w:sz w:val="24"/>
        </w:rPr>
      </w:pPr>
      <w:r w:rsidRPr="00E43CB4">
        <w:rPr>
          <w:rFonts w:ascii="Arial" w:hAnsi="Arial" w:cs="Arial"/>
          <w:sz w:val="24"/>
        </w:rPr>
        <w:t xml:space="preserve">U </w:t>
      </w:r>
      <w:r w:rsidRPr="00E43CB4" w:rsidR="00011A82">
        <w:rPr>
          <w:rFonts w:ascii="Arial" w:hAnsi="Arial" w:cs="Arial"/>
          <w:sz w:val="24"/>
        </w:rPr>
        <w:t xml:space="preserve">  </w:t>
      </w:r>
      <w:r w:rsidRPr="00E43CB4">
        <w:rPr>
          <w:rFonts w:ascii="Arial" w:hAnsi="Arial" w:cs="Arial"/>
          <w:sz w:val="24"/>
        </w:rPr>
        <w:t>I</w:t>
      </w:r>
      <w:r w:rsidRPr="00E43CB4" w:rsidR="00011A82">
        <w:rPr>
          <w:rFonts w:ascii="Arial" w:hAnsi="Arial" w:cs="Arial"/>
          <w:sz w:val="24"/>
        </w:rPr>
        <w:t xml:space="preserve"> </w:t>
      </w:r>
      <w:r w:rsidRPr="00E43CB4">
        <w:rPr>
          <w:rFonts w:ascii="Arial" w:hAnsi="Arial" w:cs="Arial"/>
          <w:sz w:val="24"/>
        </w:rPr>
        <w:t>M</w:t>
      </w:r>
      <w:r w:rsidRPr="00E43CB4" w:rsidR="00011A82">
        <w:rPr>
          <w:rFonts w:ascii="Arial" w:hAnsi="Arial" w:cs="Arial"/>
          <w:sz w:val="24"/>
        </w:rPr>
        <w:t xml:space="preserve"> </w:t>
      </w:r>
      <w:r w:rsidRPr="00E43CB4">
        <w:rPr>
          <w:rFonts w:ascii="Arial" w:hAnsi="Arial" w:cs="Arial"/>
          <w:sz w:val="24"/>
        </w:rPr>
        <w:t>E</w:t>
      </w:r>
      <w:r w:rsidRPr="00E43CB4" w:rsidR="00011A82">
        <w:rPr>
          <w:rFonts w:ascii="Arial" w:hAnsi="Arial" w:cs="Arial"/>
          <w:sz w:val="24"/>
        </w:rPr>
        <w:t xml:space="preserve">  </w:t>
      </w:r>
      <w:r w:rsidRPr="00E43CB4">
        <w:rPr>
          <w:rFonts w:ascii="Arial" w:hAnsi="Arial" w:cs="Arial"/>
          <w:sz w:val="24"/>
        </w:rPr>
        <w:t xml:space="preserve"> R</w:t>
      </w:r>
      <w:r w:rsidRPr="00E43CB4" w:rsidR="00011A82">
        <w:rPr>
          <w:rFonts w:ascii="Arial" w:hAnsi="Arial" w:cs="Arial"/>
          <w:sz w:val="24"/>
        </w:rPr>
        <w:t xml:space="preserve"> </w:t>
      </w:r>
      <w:r w:rsidRPr="00E43CB4">
        <w:rPr>
          <w:rFonts w:ascii="Arial" w:hAnsi="Arial" w:cs="Arial"/>
          <w:sz w:val="24"/>
        </w:rPr>
        <w:t>E</w:t>
      </w:r>
      <w:r w:rsidRPr="00E43CB4" w:rsidR="00011A82">
        <w:rPr>
          <w:rFonts w:ascii="Arial" w:hAnsi="Arial" w:cs="Arial"/>
          <w:sz w:val="24"/>
        </w:rPr>
        <w:t xml:space="preserve"> </w:t>
      </w:r>
      <w:r w:rsidRPr="00E43CB4">
        <w:rPr>
          <w:rFonts w:ascii="Arial" w:hAnsi="Arial" w:cs="Arial"/>
          <w:sz w:val="24"/>
        </w:rPr>
        <w:t>P</w:t>
      </w:r>
      <w:r w:rsidRPr="00E43CB4" w:rsidR="00011A82">
        <w:rPr>
          <w:rFonts w:ascii="Arial" w:hAnsi="Arial" w:cs="Arial"/>
          <w:sz w:val="24"/>
        </w:rPr>
        <w:t xml:space="preserve"> </w:t>
      </w:r>
      <w:r w:rsidRPr="00E43CB4">
        <w:rPr>
          <w:rFonts w:ascii="Arial" w:hAnsi="Arial" w:cs="Arial"/>
          <w:sz w:val="24"/>
        </w:rPr>
        <w:t>U</w:t>
      </w:r>
      <w:r w:rsidRPr="00E43CB4" w:rsidR="00011A82">
        <w:rPr>
          <w:rFonts w:ascii="Arial" w:hAnsi="Arial" w:cs="Arial"/>
          <w:sz w:val="24"/>
        </w:rPr>
        <w:t xml:space="preserve"> </w:t>
      </w:r>
      <w:r w:rsidRPr="00E43CB4">
        <w:rPr>
          <w:rFonts w:ascii="Arial" w:hAnsi="Arial" w:cs="Arial"/>
          <w:sz w:val="24"/>
        </w:rPr>
        <w:t>B</w:t>
      </w:r>
      <w:r w:rsidRPr="00E43CB4" w:rsidR="00011A82">
        <w:rPr>
          <w:rFonts w:ascii="Arial" w:hAnsi="Arial" w:cs="Arial"/>
          <w:sz w:val="24"/>
        </w:rPr>
        <w:t xml:space="preserve"> </w:t>
      </w:r>
      <w:r w:rsidRPr="00E43CB4">
        <w:rPr>
          <w:rFonts w:ascii="Arial" w:hAnsi="Arial" w:cs="Arial"/>
          <w:sz w:val="24"/>
        </w:rPr>
        <w:t>L</w:t>
      </w:r>
      <w:r w:rsidRPr="00E43CB4" w:rsidR="00011A82">
        <w:rPr>
          <w:rFonts w:ascii="Arial" w:hAnsi="Arial" w:cs="Arial"/>
          <w:sz w:val="24"/>
        </w:rPr>
        <w:t xml:space="preserve"> </w:t>
      </w:r>
      <w:r w:rsidRPr="00E43CB4">
        <w:rPr>
          <w:rFonts w:ascii="Arial" w:hAnsi="Arial" w:cs="Arial"/>
          <w:sz w:val="24"/>
        </w:rPr>
        <w:t>I</w:t>
      </w:r>
      <w:r w:rsidRPr="00E43CB4" w:rsidR="00011A82">
        <w:rPr>
          <w:rFonts w:ascii="Arial" w:hAnsi="Arial" w:cs="Arial"/>
          <w:sz w:val="24"/>
        </w:rPr>
        <w:t xml:space="preserve"> </w:t>
      </w:r>
      <w:r w:rsidRPr="00E43CB4">
        <w:rPr>
          <w:rFonts w:ascii="Arial" w:hAnsi="Arial" w:cs="Arial"/>
          <w:sz w:val="24"/>
        </w:rPr>
        <w:t>K</w:t>
      </w:r>
      <w:r w:rsidRPr="00E43CB4" w:rsidR="00011A82">
        <w:rPr>
          <w:rFonts w:ascii="Arial" w:hAnsi="Arial" w:cs="Arial"/>
          <w:sz w:val="24"/>
        </w:rPr>
        <w:t xml:space="preserve"> </w:t>
      </w:r>
      <w:r w:rsidRPr="00E43CB4">
        <w:rPr>
          <w:rFonts w:ascii="Arial" w:hAnsi="Arial" w:cs="Arial"/>
          <w:sz w:val="24"/>
        </w:rPr>
        <w:t xml:space="preserve">E </w:t>
      </w:r>
      <w:r w:rsidRPr="00E43CB4" w:rsidR="00011A82">
        <w:rPr>
          <w:rFonts w:ascii="Arial" w:hAnsi="Arial" w:cs="Arial"/>
          <w:sz w:val="24"/>
        </w:rPr>
        <w:t xml:space="preserve">  </w:t>
      </w:r>
      <w:r w:rsidRPr="00E43CB4">
        <w:rPr>
          <w:rFonts w:ascii="Arial" w:hAnsi="Arial" w:cs="Arial"/>
          <w:sz w:val="24"/>
        </w:rPr>
        <w:t>H</w:t>
      </w:r>
      <w:r w:rsidRPr="00E43CB4" w:rsidR="00011A82">
        <w:rPr>
          <w:rFonts w:ascii="Arial" w:hAnsi="Arial" w:cs="Arial"/>
          <w:sz w:val="24"/>
        </w:rPr>
        <w:t xml:space="preserve"> </w:t>
      </w:r>
      <w:r w:rsidRPr="00E43CB4">
        <w:rPr>
          <w:rFonts w:ascii="Arial" w:hAnsi="Arial" w:cs="Arial"/>
          <w:sz w:val="24"/>
        </w:rPr>
        <w:t>R</w:t>
      </w:r>
      <w:r w:rsidRPr="00E43CB4" w:rsidR="00011A82">
        <w:rPr>
          <w:rFonts w:ascii="Arial" w:hAnsi="Arial" w:cs="Arial"/>
          <w:sz w:val="24"/>
        </w:rPr>
        <w:t xml:space="preserve"> </w:t>
      </w:r>
      <w:r w:rsidRPr="00E43CB4">
        <w:rPr>
          <w:rFonts w:ascii="Arial" w:hAnsi="Arial" w:cs="Arial"/>
          <w:sz w:val="24"/>
        </w:rPr>
        <w:t>V</w:t>
      </w:r>
      <w:r w:rsidRPr="00E43CB4" w:rsidR="00011A82">
        <w:rPr>
          <w:rFonts w:ascii="Arial" w:hAnsi="Arial" w:cs="Arial"/>
          <w:sz w:val="24"/>
        </w:rPr>
        <w:t xml:space="preserve"> </w:t>
      </w:r>
      <w:r w:rsidRPr="00E43CB4">
        <w:rPr>
          <w:rFonts w:ascii="Arial" w:hAnsi="Arial" w:cs="Arial"/>
          <w:sz w:val="24"/>
        </w:rPr>
        <w:t>A</w:t>
      </w:r>
      <w:r w:rsidRPr="00E43CB4" w:rsidR="00011A82">
        <w:rPr>
          <w:rFonts w:ascii="Arial" w:hAnsi="Arial" w:cs="Arial"/>
          <w:sz w:val="24"/>
        </w:rPr>
        <w:t xml:space="preserve"> </w:t>
      </w:r>
      <w:r w:rsidRPr="00E43CB4">
        <w:rPr>
          <w:rFonts w:ascii="Arial" w:hAnsi="Arial" w:cs="Arial"/>
          <w:sz w:val="24"/>
        </w:rPr>
        <w:t>T</w:t>
      </w:r>
      <w:r w:rsidRPr="00E43CB4" w:rsidR="00011A82">
        <w:rPr>
          <w:rFonts w:ascii="Arial" w:hAnsi="Arial" w:cs="Arial"/>
          <w:sz w:val="24"/>
        </w:rPr>
        <w:t xml:space="preserve"> </w:t>
      </w:r>
      <w:r w:rsidRPr="00E43CB4">
        <w:rPr>
          <w:rFonts w:ascii="Arial" w:hAnsi="Arial" w:cs="Arial"/>
          <w:sz w:val="24"/>
        </w:rPr>
        <w:t>S</w:t>
      </w:r>
      <w:r w:rsidRPr="00E43CB4" w:rsidR="00011A82">
        <w:rPr>
          <w:rFonts w:ascii="Arial" w:hAnsi="Arial" w:cs="Arial"/>
          <w:sz w:val="24"/>
        </w:rPr>
        <w:t xml:space="preserve"> </w:t>
      </w:r>
      <w:r w:rsidRPr="00E43CB4">
        <w:rPr>
          <w:rFonts w:ascii="Arial" w:hAnsi="Arial" w:cs="Arial"/>
          <w:sz w:val="24"/>
        </w:rPr>
        <w:t>K</w:t>
      </w:r>
      <w:r w:rsidRPr="00E43CB4" w:rsidR="00011A82">
        <w:rPr>
          <w:rFonts w:ascii="Arial" w:hAnsi="Arial" w:cs="Arial"/>
          <w:sz w:val="24"/>
        </w:rPr>
        <w:t xml:space="preserve"> </w:t>
      </w:r>
      <w:r w:rsidRPr="00E43CB4">
        <w:rPr>
          <w:rFonts w:ascii="Arial" w:hAnsi="Arial" w:cs="Arial"/>
          <w:sz w:val="24"/>
        </w:rPr>
        <w:t>E</w:t>
      </w:r>
      <w:r w:rsidRPr="00E43CB4" w:rsidR="005620D1">
        <w:rPr>
          <w:rFonts w:ascii="Arial" w:hAnsi="Arial" w:cs="Arial"/>
          <w:sz w:val="24"/>
        </w:rPr>
        <w:t xml:space="preserve"> </w:t>
      </w:r>
    </w:p>
    <w:p w:rsidRPr="00E43CB4" w:rsidR="00FD4594" w:rsidRDefault="00FD4594">
      <w:pPr>
        <w:pStyle w:val="Naslov5"/>
        <w:rPr>
          <w:rFonts w:ascii="Arial" w:hAnsi="Arial" w:cs="Arial"/>
          <w:sz w:val="24"/>
        </w:rPr>
      </w:pPr>
    </w:p>
    <w:p w:rsidRPr="00E43CB4" w:rsidR="005620D1" w:rsidRDefault="00514C5A">
      <w:pPr>
        <w:pStyle w:val="Naslov5"/>
        <w:rPr>
          <w:rFonts w:ascii="Arial" w:hAnsi="Arial" w:cs="Arial"/>
          <w:sz w:val="24"/>
        </w:rPr>
      </w:pPr>
      <w:r w:rsidRPr="00E43CB4">
        <w:rPr>
          <w:rFonts w:ascii="Arial" w:hAnsi="Arial" w:cs="Arial"/>
          <w:sz w:val="24"/>
        </w:rPr>
        <w:t>P</w:t>
      </w:r>
      <w:r w:rsidRPr="00E43CB4" w:rsidR="00011A82">
        <w:rPr>
          <w:rFonts w:ascii="Arial" w:hAnsi="Arial" w:cs="Arial"/>
          <w:sz w:val="24"/>
        </w:rPr>
        <w:t xml:space="preserve"> </w:t>
      </w:r>
      <w:r w:rsidRPr="00E43CB4">
        <w:rPr>
          <w:rFonts w:ascii="Arial" w:hAnsi="Arial" w:cs="Arial"/>
          <w:sz w:val="24"/>
        </w:rPr>
        <w:t>R</w:t>
      </w:r>
      <w:r w:rsidRPr="00E43CB4" w:rsidR="00011A82">
        <w:rPr>
          <w:rFonts w:ascii="Arial" w:hAnsi="Arial" w:cs="Arial"/>
          <w:sz w:val="24"/>
        </w:rPr>
        <w:t xml:space="preserve"> </w:t>
      </w:r>
      <w:r w:rsidRPr="00E43CB4">
        <w:rPr>
          <w:rFonts w:ascii="Arial" w:hAnsi="Arial" w:cs="Arial"/>
          <w:sz w:val="24"/>
        </w:rPr>
        <w:t>E</w:t>
      </w:r>
      <w:r w:rsidRPr="00E43CB4" w:rsidR="00011A82">
        <w:rPr>
          <w:rFonts w:ascii="Arial" w:hAnsi="Arial" w:cs="Arial"/>
          <w:sz w:val="24"/>
        </w:rPr>
        <w:t xml:space="preserve"> </w:t>
      </w:r>
      <w:r w:rsidRPr="00E43CB4">
        <w:rPr>
          <w:rFonts w:ascii="Arial" w:hAnsi="Arial" w:cs="Arial"/>
          <w:sz w:val="24"/>
        </w:rPr>
        <w:t>S</w:t>
      </w:r>
      <w:r w:rsidRPr="00E43CB4" w:rsidR="00011A82">
        <w:rPr>
          <w:rFonts w:ascii="Arial" w:hAnsi="Arial" w:cs="Arial"/>
          <w:sz w:val="24"/>
        </w:rPr>
        <w:t xml:space="preserve"> </w:t>
      </w:r>
      <w:r w:rsidRPr="00E43CB4">
        <w:rPr>
          <w:rFonts w:ascii="Arial" w:hAnsi="Arial" w:cs="Arial"/>
          <w:sz w:val="24"/>
        </w:rPr>
        <w:t>U</w:t>
      </w:r>
      <w:r w:rsidRPr="00E43CB4" w:rsidR="00011A82">
        <w:rPr>
          <w:rFonts w:ascii="Arial" w:hAnsi="Arial" w:cs="Arial"/>
          <w:sz w:val="24"/>
        </w:rPr>
        <w:t xml:space="preserve"> </w:t>
      </w:r>
      <w:r w:rsidRPr="00E43CB4">
        <w:rPr>
          <w:rFonts w:ascii="Arial" w:hAnsi="Arial" w:cs="Arial"/>
          <w:sz w:val="24"/>
        </w:rPr>
        <w:t>D</w:t>
      </w:r>
      <w:r w:rsidRPr="00E43CB4" w:rsidR="00011A82">
        <w:rPr>
          <w:rFonts w:ascii="Arial" w:hAnsi="Arial" w:cs="Arial"/>
          <w:sz w:val="24"/>
        </w:rPr>
        <w:t xml:space="preserve"> </w:t>
      </w:r>
      <w:r w:rsidRPr="00E43CB4">
        <w:rPr>
          <w:rFonts w:ascii="Arial" w:hAnsi="Arial" w:cs="Arial"/>
          <w:sz w:val="24"/>
        </w:rPr>
        <w:t>A</w:t>
      </w:r>
    </w:p>
    <w:p w:rsidRPr="00E43CB4" w:rsidR="005620D1" w:rsidRDefault="005620D1">
      <w:pPr>
        <w:jc w:val="left"/>
        <w:rPr>
          <w:rFonts w:ascii="Arial" w:hAnsi="Arial" w:cs="Arial"/>
        </w:rPr>
      </w:pPr>
    </w:p>
    <w:p w:rsidRPr="003156BE" w:rsidR="00992972" w:rsidP="003156BE" w:rsidRDefault="000A61B6">
      <w:pPr>
        <w:rPr>
          <w:rFonts w:ascii="Arial" w:hAnsi="Arial" w:cs="Arial"/>
          <w:bCs/>
        </w:rPr>
      </w:pPr>
      <w:r w:rsidRPr="00E43CB4">
        <w:rPr>
          <w:rStyle w:val="FontStyle12"/>
          <w:rFonts w:ascii="Arial" w:hAnsi="Arial" w:cs="Arial"/>
          <w:sz w:val="24"/>
          <w:szCs w:val="24"/>
        </w:rPr>
        <w:t>Općinski prekršajni sud u Zagrebu, po sutkinji Antoniji Golac, uz sudjelovanje Senke Višekruna kao zapisničarke, u prekršajnom predmetu protiv okrivljenika</w:t>
      </w:r>
      <w:r w:rsidR="00BB1C1C">
        <w:rPr>
          <w:rStyle w:val="FontStyle12"/>
          <w:rFonts w:ascii="Arial" w:hAnsi="Arial" w:cs="Arial"/>
          <w:sz w:val="24"/>
          <w:szCs w:val="24"/>
        </w:rPr>
        <w:t xml:space="preserve"> Dine </w:t>
      </w:r>
      <w:proofErr w:type="spellStart"/>
      <w:r w:rsidR="00BB1C1C">
        <w:rPr>
          <w:rStyle w:val="FontStyle12"/>
          <w:rFonts w:ascii="Arial" w:hAnsi="Arial" w:cs="Arial"/>
          <w:sz w:val="24"/>
          <w:szCs w:val="24"/>
        </w:rPr>
        <w:t>Jelusića</w:t>
      </w:r>
      <w:proofErr w:type="spellEnd"/>
      <w:r w:rsidRPr="00E43CB4">
        <w:rPr>
          <w:rStyle w:val="FontStyle12"/>
          <w:rFonts w:ascii="Arial" w:hAnsi="Arial" w:cs="Arial"/>
          <w:sz w:val="24"/>
          <w:szCs w:val="24"/>
        </w:rPr>
        <w:t>, zbog prekršaja iz čl.</w:t>
      </w:r>
      <w:r w:rsidRPr="00E43CB4" w:rsidR="006E1F5B">
        <w:rPr>
          <w:rStyle w:val="FontStyle12"/>
          <w:rFonts w:ascii="Arial" w:hAnsi="Arial" w:cs="Arial"/>
          <w:sz w:val="24"/>
          <w:szCs w:val="24"/>
        </w:rPr>
        <w:t>229. st.</w:t>
      </w:r>
      <w:r w:rsidRPr="00E43CB4" w:rsidR="00992972">
        <w:rPr>
          <w:rStyle w:val="FontStyle12"/>
          <w:rFonts w:ascii="Arial" w:hAnsi="Arial" w:cs="Arial"/>
          <w:sz w:val="24"/>
          <w:szCs w:val="24"/>
        </w:rPr>
        <w:t>3</w:t>
      </w:r>
      <w:r w:rsidRPr="00E43CB4" w:rsidR="006E1F5B">
        <w:rPr>
          <w:rStyle w:val="FontStyle12"/>
          <w:rFonts w:ascii="Arial" w:hAnsi="Arial" w:cs="Arial"/>
          <w:sz w:val="24"/>
          <w:szCs w:val="24"/>
        </w:rPr>
        <w:t>. i st.7.</w:t>
      </w:r>
      <w:r w:rsidRPr="00E43CB4">
        <w:rPr>
          <w:rStyle w:val="FontStyle12"/>
          <w:rFonts w:ascii="Arial" w:hAnsi="Arial" w:cs="Arial"/>
          <w:sz w:val="24"/>
          <w:szCs w:val="24"/>
        </w:rPr>
        <w:t xml:space="preserve"> Zakona o sigurnosti prometa na cestama </w:t>
      </w:r>
      <w:r w:rsidRPr="00E43CB4" w:rsidR="00992972">
        <w:rPr>
          <w:rFonts w:ascii="Arial" w:hAnsi="Arial" w:cs="Arial"/>
        </w:rPr>
        <w:t>(Narodne novine 67/08, 48/10, 74/11, 80/13, 158/13 i 92/14, 64/15, 108/17, 70/19, 42/20, 85/22, 114/22, 133/23, 145/24)</w:t>
      </w:r>
      <w:r w:rsidRPr="00E43CB4" w:rsidR="00992972">
        <w:rPr>
          <w:rFonts w:ascii="Arial" w:hAnsi="Arial" w:cs="Arial"/>
          <w:bCs/>
        </w:rPr>
        <w:t xml:space="preserve">, </w:t>
      </w:r>
      <w:r w:rsidRPr="00E43CB4">
        <w:rPr>
          <w:rStyle w:val="FontStyle12"/>
          <w:rFonts w:ascii="Arial" w:hAnsi="Arial" w:cs="Arial"/>
          <w:sz w:val="24"/>
          <w:szCs w:val="24"/>
        </w:rPr>
        <w:t xml:space="preserve">povodom prigovora okrivljenika na obavezni prekršajni nalog Grada Zagreba, </w:t>
      </w:r>
      <w:r w:rsidRPr="00E43CB4" w:rsidR="00992972">
        <w:rPr>
          <w:rFonts w:ascii="Arial" w:hAnsi="Arial" w:cs="Arial"/>
        </w:rPr>
        <w:t>Gradskog ureda za obnovu, izgradnju, prostorno uređenje, graditeljstvo i komunalne poslove,</w:t>
      </w:r>
      <w:r w:rsidRPr="00BB1C1C" w:rsidR="00BB1C1C">
        <w:rPr>
          <w:rFonts w:ascii="Arial" w:hAnsi="Arial" w:cs="Arial"/>
        </w:rPr>
        <w:t xml:space="preserve"> </w:t>
      </w:r>
      <w:r w:rsidRPr="00880DDE" w:rsidR="00BB1C1C">
        <w:rPr>
          <w:rFonts w:ascii="Arial" w:hAnsi="Arial" w:cs="Arial"/>
        </w:rPr>
        <w:t>Klasa: 340-07/</w:t>
      </w:r>
      <w:r w:rsidR="00BB1C1C">
        <w:rPr>
          <w:rFonts w:ascii="Arial" w:hAnsi="Arial" w:cs="Arial"/>
        </w:rPr>
        <w:t>24</w:t>
      </w:r>
      <w:r w:rsidRPr="00880DDE" w:rsidR="00BB1C1C">
        <w:rPr>
          <w:rFonts w:ascii="Arial" w:hAnsi="Arial" w:cs="Arial"/>
        </w:rPr>
        <w:t>-03/</w:t>
      </w:r>
      <w:r w:rsidR="00BB1C1C">
        <w:rPr>
          <w:rFonts w:ascii="Arial" w:hAnsi="Arial" w:cs="Arial"/>
        </w:rPr>
        <w:t>7681</w:t>
      </w:r>
      <w:r w:rsidRPr="00880DDE" w:rsidR="00BB1C1C">
        <w:rPr>
          <w:rFonts w:ascii="Arial" w:hAnsi="Arial" w:cs="Arial"/>
        </w:rPr>
        <w:t xml:space="preserve">, </w:t>
      </w:r>
      <w:proofErr w:type="spellStart"/>
      <w:r w:rsidRPr="00880DDE" w:rsidR="00BB1C1C">
        <w:rPr>
          <w:rFonts w:ascii="Arial" w:hAnsi="Arial" w:cs="Arial"/>
        </w:rPr>
        <w:t>Urbroj</w:t>
      </w:r>
      <w:proofErr w:type="spellEnd"/>
      <w:r w:rsidRPr="00880DDE" w:rsidR="00BB1C1C">
        <w:rPr>
          <w:rFonts w:ascii="Arial" w:hAnsi="Arial" w:cs="Arial"/>
        </w:rPr>
        <w:t>: 251-1</w:t>
      </w:r>
      <w:r w:rsidR="00BB1C1C">
        <w:rPr>
          <w:rFonts w:ascii="Arial" w:hAnsi="Arial" w:cs="Arial"/>
        </w:rPr>
        <w:t>0</w:t>
      </w:r>
      <w:r w:rsidRPr="00880DDE" w:rsidR="00BB1C1C">
        <w:rPr>
          <w:rFonts w:ascii="Arial" w:hAnsi="Arial" w:cs="Arial"/>
        </w:rPr>
        <w:t>-</w:t>
      </w:r>
      <w:r w:rsidR="00BB1C1C">
        <w:rPr>
          <w:rFonts w:ascii="Arial" w:hAnsi="Arial" w:cs="Arial"/>
        </w:rPr>
        <w:t>73</w:t>
      </w:r>
      <w:r w:rsidRPr="00880DDE" w:rsidR="00BB1C1C">
        <w:rPr>
          <w:rFonts w:ascii="Arial" w:hAnsi="Arial" w:cs="Arial"/>
        </w:rPr>
        <w:t>/</w:t>
      </w:r>
      <w:r w:rsidR="00BB1C1C">
        <w:rPr>
          <w:rFonts w:ascii="Arial" w:hAnsi="Arial" w:cs="Arial"/>
        </w:rPr>
        <w:t>30</w:t>
      </w:r>
      <w:r w:rsidRPr="00880DDE" w:rsidR="00BB1C1C">
        <w:rPr>
          <w:rFonts w:ascii="Arial" w:hAnsi="Arial" w:cs="Arial"/>
        </w:rPr>
        <w:t>-2</w:t>
      </w:r>
      <w:r w:rsidR="00BB1C1C">
        <w:rPr>
          <w:rFonts w:ascii="Arial" w:hAnsi="Arial" w:cs="Arial"/>
        </w:rPr>
        <w:t>5</w:t>
      </w:r>
      <w:r w:rsidRPr="00880DDE" w:rsidR="00BB1C1C">
        <w:rPr>
          <w:rFonts w:ascii="Arial" w:hAnsi="Arial" w:cs="Arial"/>
        </w:rPr>
        <w:t>-</w:t>
      </w:r>
      <w:r w:rsidR="00BB1C1C">
        <w:rPr>
          <w:rFonts w:ascii="Arial" w:hAnsi="Arial" w:cs="Arial"/>
        </w:rPr>
        <w:t>4</w:t>
      </w:r>
      <w:r w:rsidRPr="00880DDE" w:rsidR="00BB1C1C">
        <w:rPr>
          <w:rFonts w:ascii="Arial" w:hAnsi="Arial" w:cs="Arial"/>
        </w:rPr>
        <w:t xml:space="preserve"> od dana</w:t>
      </w:r>
      <w:r w:rsidR="00BB1C1C">
        <w:rPr>
          <w:rFonts w:ascii="Arial" w:hAnsi="Arial" w:cs="Arial"/>
        </w:rPr>
        <w:t xml:space="preserve"> 18. lipnja 2025</w:t>
      </w:r>
      <w:r w:rsidRPr="00880DDE" w:rsidR="00BB1C1C">
        <w:rPr>
          <w:rFonts w:ascii="Arial" w:hAnsi="Arial" w:cs="Arial"/>
        </w:rPr>
        <w:t>.</w:t>
      </w:r>
      <w:r w:rsidRPr="00E43CB4" w:rsidR="00992972">
        <w:rPr>
          <w:rFonts w:ascii="Arial" w:hAnsi="Arial" w:cs="Arial"/>
          <w:bCs/>
        </w:rPr>
        <w:t xml:space="preserve">, </w:t>
      </w:r>
      <w:r w:rsidRPr="00E43CB4" w:rsidR="00992972">
        <w:rPr>
          <w:rFonts w:ascii="Arial" w:hAnsi="Arial" w:cs="Arial"/>
        </w:rPr>
        <w:t xml:space="preserve">na temelju odredbe čl. 182. st. 1. </w:t>
      </w:r>
      <w:proofErr w:type="spellStart"/>
      <w:r w:rsidRPr="00E43CB4" w:rsidR="00992972">
        <w:rPr>
          <w:rFonts w:ascii="Arial" w:hAnsi="Arial" w:cs="Arial"/>
        </w:rPr>
        <w:t>toč</w:t>
      </w:r>
      <w:proofErr w:type="spellEnd"/>
      <w:r w:rsidRPr="00E43CB4" w:rsidR="00992972">
        <w:rPr>
          <w:rFonts w:ascii="Arial" w:hAnsi="Arial" w:cs="Arial"/>
        </w:rPr>
        <w:t xml:space="preserve">. 3. Prekršajnog zakona (Narodne novine 107/07, 39/13, 153/13, 110/15, 70/17, 118/18 i 114/22), dana </w:t>
      </w:r>
      <w:r w:rsidR="00BB1C1C">
        <w:rPr>
          <w:rFonts w:ascii="Arial" w:hAnsi="Arial" w:cs="Arial"/>
        </w:rPr>
        <w:t>7</w:t>
      </w:r>
      <w:r w:rsidRPr="00E43CB4" w:rsidR="00992972">
        <w:rPr>
          <w:rFonts w:ascii="Arial" w:hAnsi="Arial" w:cs="Arial"/>
        </w:rPr>
        <w:t>.</w:t>
      </w:r>
      <w:r w:rsidR="00BB1C1C">
        <w:rPr>
          <w:rFonts w:ascii="Arial" w:hAnsi="Arial" w:cs="Arial"/>
        </w:rPr>
        <w:t xml:space="preserve"> travnja</w:t>
      </w:r>
      <w:r w:rsidRPr="00E43CB4" w:rsidR="00992972">
        <w:rPr>
          <w:rFonts w:ascii="Arial" w:hAnsi="Arial" w:cs="Arial"/>
        </w:rPr>
        <w:t xml:space="preserve"> 202</w:t>
      </w:r>
      <w:r w:rsidR="00BB1C1C">
        <w:rPr>
          <w:rFonts w:ascii="Arial" w:hAnsi="Arial" w:cs="Arial"/>
        </w:rPr>
        <w:t>6</w:t>
      </w:r>
      <w:r w:rsidRPr="00E43CB4" w:rsidR="00992972">
        <w:rPr>
          <w:rFonts w:ascii="Arial" w:hAnsi="Arial" w:cs="Arial"/>
        </w:rPr>
        <w:t xml:space="preserve">., </w:t>
      </w:r>
    </w:p>
    <w:p w:rsidRPr="00E43CB4" w:rsidR="000A61B6" w:rsidP="00992972" w:rsidRDefault="000A61B6">
      <w:pPr>
        <w:pStyle w:val="Style5"/>
        <w:widowControl/>
        <w:spacing w:before="206" w:line="283" w:lineRule="exact"/>
        <w:rPr>
          <w:rStyle w:val="FontStyle12"/>
          <w:rFonts w:ascii="Arial" w:hAnsi="Arial" w:cs="Arial"/>
          <w:spacing w:val="60"/>
          <w:sz w:val="24"/>
          <w:szCs w:val="24"/>
        </w:rPr>
      </w:pPr>
      <w:r w:rsidRPr="00E43CB4">
        <w:rPr>
          <w:rStyle w:val="FontStyle12"/>
          <w:rFonts w:ascii="Arial" w:hAnsi="Arial" w:cs="Arial"/>
          <w:sz w:val="24"/>
          <w:szCs w:val="24"/>
        </w:rPr>
        <w:t xml:space="preserve"> </w:t>
      </w:r>
      <w:r w:rsidRPr="00E43CB4" w:rsidR="00992972">
        <w:rPr>
          <w:rStyle w:val="FontStyle12"/>
          <w:rFonts w:ascii="Arial" w:hAnsi="Arial" w:cs="Arial"/>
          <w:sz w:val="24"/>
          <w:szCs w:val="24"/>
        </w:rPr>
        <w:tab/>
      </w:r>
      <w:r w:rsidRPr="00E43CB4" w:rsidR="00992972">
        <w:rPr>
          <w:rStyle w:val="FontStyle12"/>
          <w:rFonts w:ascii="Arial" w:hAnsi="Arial" w:cs="Arial"/>
          <w:sz w:val="24"/>
          <w:szCs w:val="24"/>
        </w:rPr>
        <w:tab/>
      </w:r>
      <w:r w:rsidRPr="00E43CB4" w:rsidR="00992972">
        <w:rPr>
          <w:rStyle w:val="FontStyle12"/>
          <w:rFonts w:ascii="Arial" w:hAnsi="Arial" w:cs="Arial"/>
          <w:sz w:val="24"/>
          <w:szCs w:val="24"/>
        </w:rPr>
        <w:tab/>
      </w:r>
      <w:r w:rsidRPr="00E43CB4" w:rsidR="00992972">
        <w:rPr>
          <w:rStyle w:val="FontStyle12"/>
          <w:rFonts w:ascii="Arial" w:hAnsi="Arial" w:cs="Arial"/>
          <w:sz w:val="24"/>
          <w:szCs w:val="24"/>
        </w:rPr>
        <w:tab/>
      </w:r>
      <w:r w:rsidRPr="00E43CB4" w:rsidR="00992972">
        <w:rPr>
          <w:rStyle w:val="FontStyle12"/>
          <w:rFonts w:ascii="Arial" w:hAnsi="Arial" w:cs="Arial"/>
          <w:sz w:val="24"/>
          <w:szCs w:val="24"/>
        </w:rPr>
        <w:tab/>
      </w:r>
      <w:r w:rsidRPr="00E43CB4">
        <w:rPr>
          <w:rStyle w:val="FontStyle12"/>
          <w:rFonts w:ascii="Arial" w:hAnsi="Arial" w:cs="Arial"/>
          <w:spacing w:val="60"/>
          <w:sz w:val="24"/>
          <w:szCs w:val="24"/>
        </w:rPr>
        <w:t>presudio</w:t>
      </w:r>
      <w:r w:rsidRPr="00E43CB4">
        <w:rPr>
          <w:rStyle w:val="FontStyle12"/>
          <w:rFonts w:ascii="Arial" w:hAnsi="Arial" w:cs="Arial"/>
          <w:sz w:val="24"/>
          <w:szCs w:val="24"/>
        </w:rPr>
        <w:t xml:space="preserve"> </w:t>
      </w:r>
      <w:r w:rsidRPr="00E43CB4">
        <w:rPr>
          <w:rStyle w:val="FontStyle12"/>
          <w:rFonts w:ascii="Arial" w:hAnsi="Arial" w:cs="Arial"/>
          <w:spacing w:val="60"/>
          <w:sz w:val="24"/>
          <w:szCs w:val="24"/>
        </w:rPr>
        <w:t>je</w:t>
      </w:r>
    </w:p>
    <w:p w:rsidRPr="00E43CB4" w:rsidR="000A61B6" w:rsidP="000A61B6" w:rsidRDefault="000A61B6">
      <w:pPr>
        <w:pStyle w:val="Style5"/>
        <w:widowControl/>
        <w:spacing w:line="240" w:lineRule="exact"/>
        <w:ind w:left="749" w:firstLine="0"/>
        <w:jc w:val="left"/>
        <w:rPr>
          <w:rFonts w:ascii="Arial" w:hAnsi="Arial" w:cs="Arial"/>
        </w:rPr>
      </w:pPr>
    </w:p>
    <w:p w:rsidRPr="00E43CB4" w:rsidR="00992972" w:rsidP="00992972" w:rsidRDefault="00992972">
      <w:pPr>
        <w:pStyle w:val="Style5"/>
        <w:widowControl/>
        <w:spacing w:before="43" w:line="293" w:lineRule="exact"/>
        <w:ind w:firstLine="0"/>
        <w:rPr>
          <w:rStyle w:val="FontStyle12"/>
          <w:rFonts w:ascii="Arial" w:hAnsi="Arial" w:cs="Arial"/>
          <w:sz w:val="24"/>
          <w:szCs w:val="24"/>
        </w:rPr>
      </w:pPr>
      <w:r w:rsidRPr="00E43CB4">
        <w:rPr>
          <w:rStyle w:val="FontStyle12"/>
          <w:rFonts w:ascii="Arial" w:hAnsi="Arial" w:cs="Arial"/>
          <w:sz w:val="24"/>
          <w:szCs w:val="24"/>
        </w:rPr>
        <w:t>I.</w:t>
      </w:r>
    </w:p>
    <w:p w:rsidRPr="00E43CB4" w:rsidR="000A61B6" w:rsidP="000A61B6" w:rsidRDefault="000A61B6">
      <w:pPr>
        <w:pStyle w:val="Style5"/>
        <w:widowControl/>
        <w:spacing w:before="43" w:line="293" w:lineRule="exact"/>
        <w:ind w:firstLine="720"/>
        <w:rPr>
          <w:rStyle w:val="FontStyle12"/>
          <w:rFonts w:ascii="Arial" w:hAnsi="Arial" w:cs="Arial"/>
          <w:sz w:val="24"/>
          <w:szCs w:val="24"/>
        </w:rPr>
      </w:pPr>
      <w:r w:rsidRPr="00E43CB4">
        <w:rPr>
          <w:rStyle w:val="FontStyle12"/>
          <w:rFonts w:ascii="Arial" w:hAnsi="Arial" w:cs="Arial"/>
          <w:sz w:val="24"/>
          <w:szCs w:val="24"/>
        </w:rPr>
        <w:t>Okrivljenik:</w:t>
      </w:r>
      <w:r w:rsidR="00BB1C1C">
        <w:rPr>
          <w:rStyle w:val="FontStyle12"/>
          <w:rFonts w:ascii="Arial" w:hAnsi="Arial" w:cs="Arial"/>
          <w:sz w:val="24"/>
          <w:szCs w:val="24"/>
        </w:rPr>
        <w:t xml:space="preserve"> Dino </w:t>
      </w:r>
      <w:proofErr w:type="spellStart"/>
      <w:r w:rsidR="00BB1C1C">
        <w:rPr>
          <w:rStyle w:val="FontStyle12"/>
          <w:rFonts w:ascii="Arial" w:hAnsi="Arial" w:cs="Arial"/>
          <w:sz w:val="24"/>
          <w:szCs w:val="24"/>
        </w:rPr>
        <w:t>Jelusić</w:t>
      </w:r>
      <w:proofErr w:type="spellEnd"/>
      <w:r w:rsidRPr="00E43CB4">
        <w:rPr>
          <w:rStyle w:val="FontStyle12"/>
          <w:rFonts w:ascii="Arial" w:hAnsi="Arial" w:cs="Arial"/>
          <w:sz w:val="24"/>
          <w:szCs w:val="24"/>
        </w:rPr>
        <w:t>,</w:t>
      </w:r>
      <w:r w:rsidRPr="00E43CB4" w:rsidR="00421AE5">
        <w:rPr>
          <w:rStyle w:val="FontStyle12"/>
          <w:rFonts w:ascii="Arial" w:hAnsi="Arial" w:cs="Arial"/>
          <w:sz w:val="24"/>
          <w:szCs w:val="24"/>
        </w:rPr>
        <w:t xml:space="preserve"> </w:t>
      </w:r>
      <w:r w:rsidRPr="00E43CB4" w:rsidR="00F337CA">
        <w:rPr>
          <w:rStyle w:val="FontStyle12"/>
          <w:rFonts w:ascii="Arial" w:hAnsi="Arial" w:cs="Arial"/>
          <w:sz w:val="24"/>
          <w:szCs w:val="24"/>
        </w:rPr>
        <w:t>sin</w:t>
      </w:r>
      <w:r w:rsidR="003156BE">
        <w:rPr>
          <w:rStyle w:val="FontStyle12"/>
          <w:rFonts w:ascii="Arial" w:hAnsi="Arial" w:cs="Arial"/>
          <w:sz w:val="24"/>
          <w:szCs w:val="24"/>
        </w:rPr>
        <w:t xml:space="preserve"> </w:t>
      </w:r>
      <w:proofErr w:type="spellStart"/>
      <w:r w:rsidR="00BB1C1C">
        <w:rPr>
          <w:rStyle w:val="FontStyle12"/>
          <w:rFonts w:ascii="Arial" w:hAnsi="Arial" w:cs="Arial"/>
          <w:sz w:val="24"/>
          <w:szCs w:val="24"/>
        </w:rPr>
        <w:t>Daria</w:t>
      </w:r>
      <w:proofErr w:type="spellEnd"/>
      <w:r w:rsidRPr="00E43CB4" w:rsidR="00F337CA">
        <w:rPr>
          <w:rStyle w:val="FontStyle12"/>
          <w:rFonts w:ascii="Arial" w:hAnsi="Arial" w:cs="Arial"/>
          <w:sz w:val="24"/>
          <w:szCs w:val="24"/>
        </w:rPr>
        <w:t xml:space="preserve">, </w:t>
      </w:r>
      <w:r w:rsidRPr="00E43CB4">
        <w:rPr>
          <w:rStyle w:val="FontStyle12"/>
          <w:rFonts w:ascii="Arial" w:hAnsi="Arial" w:cs="Arial"/>
          <w:sz w:val="24"/>
          <w:szCs w:val="24"/>
        </w:rPr>
        <w:t>rođen</w:t>
      </w:r>
      <w:r w:rsidR="00BB1C1C">
        <w:rPr>
          <w:rStyle w:val="FontStyle12"/>
          <w:rFonts w:ascii="Arial" w:hAnsi="Arial" w:cs="Arial"/>
          <w:sz w:val="24"/>
          <w:szCs w:val="24"/>
        </w:rPr>
        <w:t xml:space="preserve"> 4. lipnja</w:t>
      </w:r>
      <w:r w:rsidRPr="00E43CB4" w:rsidR="006E1F5B">
        <w:rPr>
          <w:rStyle w:val="FontStyle12"/>
          <w:rFonts w:ascii="Arial" w:hAnsi="Arial" w:cs="Arial"/>
          <w:sz w:val="24"/>
          <w:szCs w:val="24"/>
        </w:rPr>
        <w:t xml:space="preserve"> 19</w:t>
      </w:r>
      <w:r w:rsidRPr="00E43CB4" w:rsidR="00992972">
        <w:rPr>
          <w:rStyle w:val="FontStyle12"/>
          <w:rFonts w:ascii="Arial" w:hAnsi="Arial" w:cs="Arial"/>
          <w:sz w:val="24"/>
          <w:szCs w:val="24"/>
        </w:rPr>
        <w:t>9</w:t>
      </w:r>
      <w:r w:rsidR="00BB1C1C">
        <w:rPr>
          <w:rStyle w:val="FontStyle12"/>
          <w:rFonts w:ascii="Arial" w:hAnsi="Arial" w:cs="Arial"/>
          <w:sz w:val="24"/>
          <w:szCs w:val="24"/>
        </w:rPr>
        <w:t>2</w:t>
      </w:r>
      <w:r w:rsidRPr="00E43CB4">
        <w:rPr>
          <w:rStyle w:val="FontStyle12"/>
          <w:rFonts w:ascii="Arial" w:hAnsi="Arial" w:cs="Arial"/>
          <w:sz w:val="24"/>
          <w:szCs w:val="24"/>
        </w:rPr>
        <w:t>.</w:t>
      </w:r>
      <w:r w:rsidR="003156BE">
        <w:rPr>
          <w:rStyle w:val="FontStyle12"/>
          <w:rFonts w:ascii="Arial" w:hAnsi="Arial" w:cs="Arial"/>
          <w:sz w:val="24"/>
          <w:szCs w:val="24"/>
        </w:rPr>
        <w:t xml:space="preserve"> u</w:t>
      </w:r>
      <w:r w:rsidR="00BB1C1C">
        <w:rPr>
          <w:rStyle w:val="FontStyle12"/>
          <w:rFonts w:ascii="Arial" w:hAnsi="Arial" w:cs="Arial"/>
          <w:sz w:val="24"/>
          <w:szCs w:val="24"/>
        </w:rPr>
        <w:t xml:space="preserve"> Požegi</w:t>
      </w:r>
      <w:r w:rsidRPr="00E43CB4">
        <w:rPr>
          <w:rStyle w:val="FontStyle12"/>
          <w:rFonts w:ascii="Arial" w:hAnsi="Arial" w:cs="Arial"/>
          <w:sz w:val="24"/>
          <w:szCs w:val="24"/>
        </w:rPr>
        <w:t>, OIB:</w:t>
      </w:r>
      <w:r w:rsidR="00BB1C1C">
        <w:rPr>
          <w:rStyle w:val="FontStyle12"/>
          <w:rFonts w:ascii="Arial" w:hAnsi="Arial" w:cs="Arial"/>
          <w:sz w:val="24"/>
          <w:szCs w:val="24"/>
        </w:rPr>
        <w:t xml:space="preserve"> 52769534693</w:t>
      </w:r>
      <w:r w:rsidRPr="00E43CB4">
        <w:rPr>
          <w:rStyle w:val="FontStyle12"/>
          <w:rFonts w:ascii="Arial" w:hAnsi="Arial" w:cs="Arial"/>
          <w:sz w:val="24"/>
          <w:szCs w:val="24"/>
        </w:rPr>
        <w:t>, s prebivalištem</w:t>
      </w:r>
      <w:r w:rsidRPr="00E43CB4" w:rsidR="009B08D8">
        <w:rPr>
          <w:rStyle w:val="FontStyle12"/>
          <w:rFonts w:ascii="Arial" w:hAnsi="Arial" w:cs="Arial"/>
          <w:sz w:val="24"/>
          <w:szCs w:val="24"/>
        </w:rPr>
        <w:t xml:space="preserve"> u</w:t>
      </w:r>
      <w:r w:rsidR="00BB1C1C">
        <w:rPr>
          <w:rStyle w:val="FontStyle12"/>
          <w:rFonts w:ascii="Arial" w:hAnsi="Arial" w:cs="Arial"/>
          <w:sz w:val="24"/>
          <w:szCs w:val="24"/>
        </w:rPr>
        <w:t xml:space="preserve"> Zagrebu, </w:t>
      </w:r>
      <w:proofErr w:type="spellStart"/>
      <w:r w:rsidR="00BB1C1C">
        <w:rPr>
          <w:rFonts w:ascii="Arial" w:hAnsi="Arial" w:cs="Arial"/>
        </w:rPr>
        <w:t>Gospočak</w:t>
      </w:r>
      <w:proofErr w:type="spellEnd"/>
      <w:r w:rsidR="00BB1C1C">
        <w:rPr>
          <w:rFonts w:ascii="Arial" w:hAnsi="Arial" w:cs="Arial"/>
        </w:rPr>
        <w:t xml:space="preserve"> 2</w:t>
      </w:r>
      <w:r w:rsidRPr="00E43CB4" w:rsidR="009B08D8">
        <w:rPr>
          <w:rStyle w:val="FontStyle12"/>
          <w:rFonts w:ascii="Arial" w:hAnsi="Arial" w:cs="Arial"/>
          <w:sz w:val="24"/>
          <w:szCs w:val="24"/>
        </w:rPr>
        <w:t>,</w:t>
      </w:r>
      <w:r w:rsidRPr="00E43CB4" w:rsidR="00992972">
        <w:rPr>
          <w:rStyle w:val="FontStyle12"/>
          <w:rFonts w:ascii="Arial" w:hAnsi="Arial" w:cs="Arial"/>
          <w:sz w:val="24"/>
          <w:szCs w:val="24"/>
        </w:rPr>
        <w:t xml:space="preserve"> prekršajno kažnjavan,</w:t>
      </w:r>
    </w:p>
    <w:p w:rsidRPr="00E43CB4" w:rsidR="000A61B6" w:rsidP="000A61B6" w:rsidRDefault="000A61B6">
      <w:pPr>
        <w:pStyle w:val="Style2"/>
        <w:widowControl/>
        <w:spacing w:line="240" w:lineRule="exact"/>
        <w:ind w:right="139"/>
        <w:rPr>
          <w:rFonts w:ascii="Arial" w:hAnsi="Arial" w:cs="Arial"/>
        </w:rPr>
      </w:pPr>
    </w:p>
    <w:p w:rsidRPr="00E43CB4" w:rsidR="004E5298" w:rsidP="004E5298" w:rsidRDefault="004E5298">
      <w:pPr>
        <w:jc w:val="center"/>
        <w:rPr>
          <w:rFonts w:ascii="Arial" w:hAnsi="Arial" w:cs="Arial"/>
        </w:rPr>
      </w:pPr>
      <w:r w:rsidRPr="00E43CB4">
        <w:rPr>
          <w:rFonts w:ascii="Arial" w:hAnsi="Arial" w:cs="Arial"/>
        </w:rPr>
        <w:t>k r i v     j e</w:t>
      </w:r>
    </w:p>
    <w:p w:rsidRPr="00E43CB4" w:rsidR="004E5298" w:rsidP="004E5298" w:rsidRDefault="004E5298">
      <w:pPr>
        <w:jc w:val="center"/>
        <w:rPr>
          <w:rFonts w:ascii="Arial" w:hAnsi="Arial" w:cs="Arial"/>
        </w:rPr>
      </w:pPr>
    </w:p>
    <w:p w:rsidRPr="00E43CB4" w:rsidR="006E1F5B" w:rsidP="006E1F5B" w:rsidRDefault="006E1F5B">
      <w:pPr>
        <w:ind w:firstLine="720"/>
        <w:rPr>
          <w:rFonts w:ascii="Arial" w:hAnsi="Arial" w:cs="Arial"/>
        </w:rPr>
      </w:pPr>
      <w:r w:rsidRPr="00E43CB4">
        <w:rPr>
          <w:rFonts w:ascii="Arial" w:hAnsi="Arial" w:cs="Arial"/>
        </w:rPr>
        <w:t xml:space="preserve">što kao </w:t>
      </w:r>
      <w:r w:rsidRPr="00E43CB4" w:rsidR="00992972">
        <w:rPr>
          <w:rFonts w:ascii="Arial" w:hAnsi="Arial" w:cs="Arial"/>
        </w:rPr>
        <w:t xml:space="preserve">vlasnik vozila reg. broja </w:t>
      </w:r>
      <w:r w:rsidR="00BB1C1C">
        <w:rPr>
          <w:rFonts w:ascii="Arial" w:hAnsi="Arial" w:cs="Arial"/>
        </w:rPr>
        <w:t>ZG</w:t>
      </w:r>
      <w:r w:rsidRPr="00E43CB4" w:rsidR="00992972">
        <w:rPr>
          <w:rFonts w:ascii="Arial" w:hAnsi="Arial" w:cs="Arial"/>
        </w:rPr>
        <w:t xml:space="preserve"> </w:t>
      </w:r>
      <w:r w:rsidR="00BB1C1C">
        <w:rPr>
          <w:rFonts w:ascii="Arial" w:hAnsi="Arial" w:cs="Arial"/>
        </w:rPr>
        <w:t>4101</w:t>
      </w:r>
      <w:r w:rsidRPr="00E43CB4" w:rsidR="00992972">
        <w:rPr>
          <w:rFonts w:ascii="Arial" w:hAnsi="Arial" w:cs="Arial"/>
        </w:rPr>
        <w:t>-</w:t>
      </w:r>
      <w:r w:rsidR="00BB1C1C">
        <w:rPr>
          <w:rFonts w:ascii="Arial" w:hAnsi="Arial" w:cs="Arial"/>
        </w:rPr>
        <w:t>DE</w:t>
      </w:r>
      <w:r w:rsidRPr="00E43CB4" w:rsidR="00F337CA">
        <w:rPr>
          <w:rFonts w:ascii="Arial" w:hAnsi="Arial" w:cs="Arial"/>
        </w:rPr>
        <w:t xml:space="preserve">, u </w:t>
      </w:r>
      <w:r w:rsidRPr="00E43CB4">
        <w:rPr>
          <w:rFonts w:ascii="Arial" w:hAnsi="Arial" w:cs="Arial"/>
        </w:rPr>
        <w:t xml:space="preserve">ostavljenom roku od petnaest (15) dana odnosno od dana </w:t>
      </w:r>
      <w:r w:rsidR="00BB1C1C">
        <w:rPr>
          <w:rFonts w:ascii="Arial" w:hAnsi="Arial" w:cs="Arial"/>
        </w:rPr>
        <w:t>17</w:t>
      </w:r>
      <w:r w:rsidRPr="00E43CB4">
        <w:rPr>
          <w:rFonts w:ascii="Arial" w:hAnsi="Arial" w:cs="Arial"/>
        </w:rPr>
        <w:t>.</w:t>
      </w:r>
      <w:r w:rsidR="00BB1C1C">
        <w:rPr>
          <w:rFonts w:ascii="Arial" w:hAnsi="Arial" w:cs="Arial"/>
        </w:rPr>
        <w:t xml:space="preserve"> srpnja</w:t>
      </w:r>
      <w:r w:rsidRPr="00E43CB4">
        <w:rPr>
          <w:rFonts w:ascii="Arial" w:hAnsi="Arial" w:cs="Arial"/>
        </w:rPr>
        <w:t xml:space="preserve"> 20</w:t>
      </w:r>
      <w:r w:rsidRPr="00E43CB4" w:rsidR="00F337CA">
        <w:rPr>
          <w:rFonts w:ascii="Arial" w:hAnsi="Arial" w:cs="Arial"/>
        </w:rPr>
        <w:t>2</w:t>
      </w:r>
      <w:r w:rsidR="003156BE">
        <w:rPr>
          <w:rFonts w:ascii="Arial" w:hAnsi="Arial" w:cs="Arial"/>
        </w:rPr>
        <w:t>4</w:t>
      </w:r>
      <w:r w:rsidRPr="00E43CB4">
        <w:rPr>
          <w:rFonts w:ascii="Arial" w:hAnsi="Arial" w:cs="Arial"/>
        </w:rPr>
        <w:t xml:space="preserve">. do dana </w:t>
      </w:r>
      <w:r w:rsidR="00BB1C1C">
        <w:rPr>
          <w:rFonts w:ascii="Arial" w:hAnsi="Arial" w:cs="Arial"/>
        </w:rPr>
        <w:t>1</w:t>
      </w:r>
      <w:r w:rsidRPr="00E43CB4">
        <w:rPr>
          <w:rFonts w:ascii="Arial" w:hAnsi="Arial" w:cs="Arial"/>
        </w:rPr>
        <w:t>.</w:t>
      </w:r>
      <w:r w:rsidR="00BB1C1C">
        <w:rPr>
          <w:rFonts w:ascii="Arial" w:hAnsi="Arial" w:cs="Arial"/>
        </w:rPr>
        <w:t xml:space="preserve"> kolovoza</w:t>
      </w:r>
      <w:r w:rsidRPr="00E43CB4">
        <w:rPr>
          <w:rFonts w:ascii="Arial" w:hAnsi="Arial" w:cs="Arial"/>
        </w:rPr>
        <w:t xml:space="preserve"> 20</w:t>
      </w:r>
      <w:r w:rsidRPr="00E43CB4" w:rsidR="00F337CA">
        <w:rPr>
          <w:rFonts w:ascii="Arial" w:hAnsi="Arial" w:cs="Arial"/>
        </w:rPr>
        <w:t>2</w:t>
      </w:r>
      <w:r w:rsidR="003156BE">
        <w:rPr>
          <w:rFonts w:ascii="Arial" w:hAnsi="Arial" w:cs="Arial"/>
        </w:rPr>
        <w:t>4</w:t>
      </w:r>
      <w:r w:rsidRPr="00E43CB4">
        <w:rPr>
          <w:rFonts w:ascii="Arial" w:hAnsi="Arial" w:cs="Arial"/>
        </w:rPr>
        <w:t xml:space="preserve">. nije dostavio Gradskom uredu </w:t>
      </w:r>
      <w:r w:rsidRPr="00E43CB4" w:rsidR="00992972">
        <w:rPr>
          <w:rFonts w:ascii="Arial" w:hAnsi="Arial" w:cs="Arial"/>
        </w:rPr>
        <w:t>za obnovu, izgradnju, prostorno uređenje, graditeljstvo i komunalne poslove</w:t>
      </w:r>
      <w:r w:rsidRPr="00E43CB4">
        <w:rPr>
          <w:rFonts w:ascii="Arial" w:hAnsi="Arial" w:cs="Arial"/>
        </w:rPr>
        <w:t xml:space="preserve">, vjerodostojne podatke o osobi koja je u vrijeme počinjenja prekršaja dana </w:t>
      </w:r>
      <w:r w:rsidR="00BB1C1C">
        <w:rPr>
          <w:rFonts w:ascii="Arial" w:hAnsi="Arial" w:cs="Arial"/>
        </w:rPr>
        <w:t>28</w:t>
      </w:r>
      <w:r w:rsidRPr="00E43CB4">
        <w:rPr>
          <w:rFonts w:ascii="Arial" w:hAnsi="Arial" w:cs="Arial"/>
        </w:rPr>
        <w:t>.</w:t>
      </w:r>
      <w:r w:rsidR="003156BE">
        <w:rPr>
          <w:rFonts w:ascii="Arial" w:hAnsi="Arial" w:cs="Arial"/>
        </w:rPr>
        <w:t xml:space="preserve"> siječnja</w:t>
      </w:r>
      <w:r w:rsidRPr="00E43CB4">
        <w:rPr>
          <w:rFonts w:ascii="Arial" w:hAnsi="Arial" w:cs="Arial"/>
        </w:rPr>
        <w:t xml:space="preserve"> 20</w:t>
      </w:r>
      <w:r w:rsidRPr="00E43CB4" w:rsidR="00992972">
        <w:rPr>
          <w:rFonts w:ascii="Arial" w:hAnsi="Arial" w:cs="Arial"/>
        </w:rPr>
        <w:t>2</w:t>
      </w:r>
      <w:r w:rsidR="003156BE">
        <w:rPr>
          <w:rFonts w:ascii="Arial" w:hAnsi="Arial" w:cs="Arial"/>
        </w:rPr>
        <w:t>4</w:t>
      </w:r>
      <w:r w:rsidRPr="00E43CB4">
        <w:rPr>
          <w:rFonts w:ascii="Arial" w:hAnsi="Arial" w:cs="Arial"/>
        </w:rPr>
        <w:t xml:space="preserve">. u </w:t>
      </w:r>
      <w:r w:rsidR="00BB1C1C">
        <w:rPr>
          <w:rFonts w:ascii="Arial" w:hAnsi="Arial" w:cs="Arial"/>
        </w:rPr>
        <w:t>8</w:t>
      </w:r>
      <w:r w:rsidRPr="00E43CB4">
        <w:rPr>
          <w:rFonts w:ascii="Arial" w:hAnsi="Arial" w:cs="Arial"/>
        </w:rPr>
        <w:t>:</w:t>
      </w:r>
      <w:r w:rsidR="00BB1C1C">
        <w:rPr>
          <w:rFonts w:ascii="Arial" w:hAnsi="Arial" w:cs="Arial"/>
        </w:rPr>
        <w:t>18</w:t>
      </w:r>
      <w:r w:rsidRPr="00E43CB4">
        <w:rPr>
          <w:rFonts w:ascii="Arial" w:hAnsi="Arial" w:cs="Arial"/>
        </w:rPr>
        <w:t xml:space="preserve"> sati upravljala vozilom reg. broja </w:t>
      </w:r>
      <w:r w:rsidR="00BB1C1C">
        <w:rPr>
          <w:rFonts w:ascii="Arial" w:hAnsi="Arial" w:cs="Arial"/>
        </w:rPr>
        <w:t>ZG</w:t>
      </w:r>
      <w:r w:rsidRPr="00E43CB4" w:rsidR="00BB1C1C">
        <w:rPr>
          <w:rFonts w:ascii="Arial" w:hAnsi="Arial" w:cs="Arial"/>
        </w:rPr>
        <w:t xml:space="preserve"> </w:t>
      </w:r>
      <w:r w:rsidR="00BB1C1C">
        <w:rPr>
          <w:rFonts w:ascii="Arial" w:hAnsi="Arial" w:cs="Arial"/>
        </w:rPr>
        <w:t>4101</w:t>
      </w:r>
      <w:r w:rsidRPr="00E43CB4" w:rsidR="00BB1C1C">
        <w:rPr>
          <w:rFonts w:ascii="Arial" w:hAnsi="Arial" w:cs="Arial"/>
        </w:rPr>
        <w:t>-</w:t>
      </w:r>
      <w:r w:rsidR="00BB1C1C">
        <w:rPr>
          <w:rFonts w:ascii="Arial" w:hAnsi="Arial" w:cs="Arial"/>
        </w:rPr>
        <w:t>DE</w:t>
      </w:r>
      <w:r w:rsidRPr="00E43CB4" w:rsidR="00F337CA">
        <w:rPr>
          <w:rFonts w:ascii="Arial" w:hAnsi="Arial" w:cs="Arial"/>
        </w:rPr>
        <w:t xml:space="preserve">, </w:t>
      </w:r>
      <w:r w:rsidRPr="00E43CB4">
        <w:rPr>
          <w:rFonts w:ascii="Arial" w:hAnsi="Arial" w:cs="Arial"/>
        </w:rPr>
        <w:t>na lokaciji</w:t>
      </w:r>
      <w:r w:rsidRPr="00E43CB4" w:rsidR="00992972">
        <w:rPr>
          <w:rFonts w:ascii="Arial" w:hAnsi="Arial" w:cs="Arial"/>
        </w:rPr>
        <w:t xml:space="preserve"> </w:t>
      </w:r>
      <w:r w:rsidR="00BB1C1C">
        <w:rPr>
          <w:rFonts w:ascii="Arial" w:hAnsi="Arial" w:cs="Arial"/>
        </w:rPr>
        <w:t>Ulica dr. Ante Šercera 24</w:t>
      </w:r>
      <w:r w:rsidRPr="00E43CB4">
        <w:rPr>
          <w:rFonts w:ascii="Arial" w:hAnsi="Arial" w:cs="Arial"/>
        </w:rPr>
        <w:t>, u Zagrebu,</w:t>
      </w:r>
    </w:p>
    <w:p w:rsidRPr="00E43CB4" w:rsidR="006E1F5B" w:rsidP="006E1F5B" w:rsidRDefault="006E1F5B">
      <w:pPr>
        <w:rPr>
          <w:rFonts w:ascii="Arial" w:hAnsi="Arial" w:cs="Arial"/>
        </w:rPr>
      </w:pPr>
      <w:r w:rsidRPr="00E43CB4">
        <w:rPr>
          <w:rFonts w:ascii="Arial" w:hAnsi="Arial" w:cs="Arial"/>
        </w:rPr>
        <w:tab/>
        <w:t xml:space="preserve">čime je počinio prekršaj kažnjiv po čl.229. st.7. Zakona o sigurnosti prometa na cestama, </w:t>
      </w:r>
    </w:p>
    <w:p w:rsidRPr="00E43CB4" w:rsidR="006E1F5B" w:rsidP="006E1F5B" w:rsidRDefault="006E1F5B">
      <w:pPr>
        <w:ind w:firstLine="720"/>
        <w:rPr>
          <w:rFonts w:ascii="Arial" w:hAnsi="Arial" w:cs="Arial"/>
        </w:rPr>
      </w:pPr>
      <w:r w:rsidRPr="00E43CB4">
        <w:rPr>
          <w:rFonts w:ascii="Arial" w:hAnsi="Arial" w:cs="Arial"/>
        </w:rPr>
        <w:t>p</w:t>
      </w:r>
      <w:r w:rsidR="00277389">
        <w:rPr>
          <w:rFonts w:ascii="Arial" w:hAnsi="Arial" w:cs="Arial"/>
        </w:rPr>
        <w:t>a mu temeljem citiranih propisa uz primjenu čl.37. Prekršajnog zakona</w:t>
      </w:r>
      <w:r w:rsidRPr="00E43CB4">
        <w:rPr>
          <w:rFonts w:ascii="Arial" w:hAnsi="Arial" w:cs="Arial"/>
        </w:rPr>
        <w:t xml:space="preserve"> </w:t>
      </w:r>
    </w:p>
    <w:p w:rsidRPr="00E43CB4" w:rsidR="006E1F5B" w:rsidP="006E1F5B" w:rsidRDefault="006E1F5B">
      <w:pPr>
        <w:ind w:firstLine="708"/>
        <w:rPr>
          <w:rFonts w:ascii="Arial" w:hAnsi="Arial" w:cs="Arial"/>
        </w:rPr>
      </w:pPr>
    </w:p>
    <w:p w:rsidRPr="00E43CB4" w:rsidR="006E1F5B" w:rsidP="006E1F5B" w:rsidRDefault="006E1F5B">
      <w:pPr>
        <w:ind w:firstLine="708"/>
        <w:jc w:val="center"/>
        <w:rPr>
          <w:rFonts w:ascii="Arial" w:hAnsi="Arial" w:cs="Arial"/>
        </w:rPr>
      </w:pPr>
      <w:r w:rsidRPr="00E43CB4">
        <w:rPr>
          <w:rFonts w:ascii="Arial" w:hAnsi="Arial" w:cs="Arial"/>
        </w:rPr>
        <w:t>izriče</w:t>
      </w:r>
    </w:p>
    <w:p w:rsidRPr="00E43CB4" w:rsidR="006E1F5B" w:rsidP="006E1F5B" w:rsidRDefault="006E1F5B">
      <w:pPr>
        <w:ind w:firstLine="708"/>
        <w:jc w:val="center"/>
        <w:rPr>
          <w:rFonts w:ascii="Arial" w:hAnsi="Arial" w:cs="Arial"/>
        </w:rPr>
      </w:pPr>
    </w:p>
    <w:p w:rsidRPr="00E43CB4" w:rsidR="006E1F5B" w:rsidP="006E1F5B" w:rsidRDefault="00992972">
      <w:pPr>
        <w:ind w:firstLine="708"/>
        <w:jc w:val="center"/>
        <w:rPr>
          <w:rFonts w:ascii="Arial" w:hAnsi="Arial" w:cs="Arial"/>
        </w:rPr>
      </w:pPr>
      <w:r w:rsidRPr="00E43CB4">
        <w:rPr>
          <w:rFonts w:ascii="Arial" w:hAnsi="Arial" w:cs="Arial"/>
        </w:rPr>
        <w:t xml:space="preserve">novčana kazna u iznosu od </w:t>
      </w:r>
      <w:r w:rsidR="00BB1C1C">
        <w:rPr>
          <w:rFonts w:ascii="Arial" w:hAnsi="Arial" w:cs="Arial"/>
        </w:rPr>
        <w:t>80</w:t>
      </w:r>
      <w:r w:rsidRPr="00E43CB4">
        <w:rPr>
          <w:rFonts w:ascii="Arial" w:hAnsi="Arial" w:cs="Arial"/>
        </w:rPr>
        <w:t>,00 eura (</w:t>
      </w:r>
      <w:proofErr w:type="spellStart"/>
      <w:r w:rsidR="00BB1C1C">
        <w:rPr>
          <w:rFonts w:ascii="Arial" w:hAnsi="Arial" w:cs="Arial"/>
        </w:rPr>
        <w:t>osam</w:t>
      </w:r>
      <w:r w:rsidRPr="00E43CB4">
        <w:rPr>
          <w:rFonts w:ascii="Arial" w:hAnsi="Arial" w:cs="Arial"/>
        </w:rPr>
        <w:t>deseteura</w:t>
      </w:r>
      <w:proofErr w:type="spellEnd"/>
      <w:r w:rsidRPr="00E43CB4">
        <w:rPr>
          <w:rFonts w:ascii="Arial" w:hAnsi="Arial" w:cs="Arial"/>
        </w:rPr>
        <w:t>)</w:t>
      </w:r>
    </w:p>
    <w:p w:rsidRPr="00E43CB4" w:rsidR="006E1F5B" w:rsidP="006E1F5B" w:rsidRDefault="006E1F5B">
      <w:pPr>
        <w:ind w:left="540"/>
        <w:rPr>
          <w:rFonts w:ascii="Arial" w:hAnsi="Arial" w:cs="Arial"/>
        </w:rPr>
      </w:pPr>
    </w:p>
    <w:p w:rsidRPr="00E43CB4" w:rsidR="006E1F5B" w:rsidP="00992972" w:rsidRDefault="00992972">
      <w:pPr>
        <w:rPr>
          <w:rFonts w:ascii="Arial" w:hAnsi="Arial" w:cs="Arial"/>
        </w:rPr>
      </w:pPr>
      <w:r w:rsidRPr="00E43CB4">
        <w:rPr>
          <w:rFonts w:ascii="Arial" w:hAnsi="Arial" w:cs="Arial"/>
        </w:rPr>
        <w:t>II.</w:t>
      </w:r>
      <w:r w:rsidRPr="00E43CB4">
        <w:rPr>
          <w:rFonts w:ascii="Arial" w:hAnsi="Arial" w:cs="Arial"/>
        </w:rPr>
        <w:tab/>
      </w:r>
      <w:r w:rsidRPr="00E43CB4" w:rsidR="006E1F5B">
        <w:rPr>
          <w:rFonts w:ascii="Arial" w:hAnsi="Arial" w:cs="Arial"/>
        </w:rPr>
        <w:t>Temeljem čl. 33. st. 10. Prekršajnog zakona okrivljenik je obvezan platiti novčanu kaznu putem priložene uplatnice</w:t>
      </w:r>
      <w:r w:rsidRPr="00E43CB4" w:rsidR="006E1F5B">
        <w:rPr>
          <w:rFonts w:ascii="Arial" w:hAnsi="Arial" w:cs="Arial"/>
          <w:color w:val="000000"/>
        </w:rPr>
        <w:t xml:space="preserve">, u roku od 15 dana </w:t>
      </w:r>
      <w:r w:rsidRPr="00E43CB4" w:rsidR="006E1F5B">
        <w:rPr>
          <w:rFonts w:ascii="Arial" w:hAnsi="Arial" w:cs="Arial"/>
        </w:rPr>
        <w:t xml:space="preserve">po primitku ove presude, a u protivnom postupit će se prema odredbi čl. 34. st. 1. – 5. Prekršajnog zakona. Ukoliko okrivljenik u </w:t>
      </w:r>
      <w:r w:rsidRPr="00E43CB4" w:rsidR="006E1F5B">
        <w:rPr>
          <w:rFonts w:ascii="Arial" w:hAnsi="Arial" w:cs="Arial"/>
        </w:rPr>
        <w:lastRenderedPageBreak/>
        <w:t xml:space="preserve">navedenom roku plati 2/3 izrečene novčane kazne </w:t>
      </w:r>
      <w:r w:rsidRPr="00BB1C1C" w:rsidR="006E1F5B">
        <w:rPr>
          <w:rFonts w:ascii="Arial" w:hAnsi="Arial" w:cs="Arial"/>
        </w:rPr>
        <w:t>putem priložene uplatnice</w:t>
      </w:r>
      <w:r w:rsidRPr="00E43CB4" w:rsidR="006E1F5B">
        <w:rPr>
          <w:rFonts w:ascii="Arial" w:hAnsi="Arial" w:cs="Arial"/>
        </w:rPr>
        <w:t>, smatrat će se, da je novčana kazna u cjelini plaćena.</w:t>
      </w:r>
    </w:p>
    <w:p w:rsidRPr="00E43CB4" w:rsidR="006E1F5B" w:rsidP="006E1F5B" w:rsidRDefault="006E1F5B">
      <w:pPr>
        <w:ind w:firstLine="708"/>
        <w:rPr>
          <w:rFonts w:ascii="Arial" w:hAnsi="Arial" w:cs="Arial"/>
        </w:rPr>
      </w:pPr>
    </w:p>
    <w:p w:rsidRPr="00E43CB4" w:rsidR="006E1F5B" w:rsidP="00992972" w:rsidRDefault="00992972">
      <w:pPr>
        <w:rPr>
          <w:rFonts w:ascii="Arial" w:hAnsi="Arial" w:cs="Arial"/>
          <w:color w:val="000000"/>
        </w:rPr>
      </w:pPr>
      <w:r w:rsidRPr="00E43CB4">
        <w:rPr>
          <w:rFonts w:ascii="Arial" w:hAnsi="Arial" w:cs="Arial"/>
        </w:rPr>
        <w:t>III.</w:t>
      </w:r>
      <w:r w:rsidRPr="00E43CB4">
        <w:rPr>
          <w:rFonts w:ascii="Arial" w:hAnsi="Arial" w:cs="Arial"/>
        </w:rPr>
        <w:tab/>
      </w:r>
      <w:r w:rsidRPr="00E43CB4" w:rsidR="006E1F5B">
        <w:rPr>
          <w:rFonts w:ascii="Arial" w:hAnsi="Arial" w:cs="Arial"/>
        </w:rPr>
        <w:t xml:space="preserve">Temeljem čl. 139. st.3. u svezi s čl. 138. st. 2. toč.1. i 3.a Prekršajnog zakona, okrivljenik je obvezan naknaditi troškove prekršajnog postupka i to paušalnu svotu u iznosu od </w:t>
      </w:r>
      <w:r w:rsidRPr="00E43CB4">
        <w:rPr>
          <w:rFonts w:ascii="Arial" w:hAnsi="Arial" w:cs="Arial"/>
        </w:rPr>
        <w:t>20,00 eura</w:t>
      </w:r>
      <w:r w:rsidRPr="00E43CB4" w:rsidR="006E1F5B">
        <w:rPr>
          <w:rFonts w:ascii="Arial" w:hAnsi="Arial" w:cs="Arial"/>
        </w:rPr>
        <w:t xml:space="preserve"> (</w:t>
      </w:r>
      <w:proofErr w:type="spellStart"/>
      <w:r w:rsidRPr="00E43CB4">
        <w:rPr>
          <w:rFonts w:ascii="Arial" w:hAnsi="Arial" w:cs="Arial"/>
        </w:rPr>
        <w:t>dvadeseteura</w:t>
      </w:r>
      <w:proofErr w:type="spellEnd"/>
      <w:r w:rsidRPr="00E43CB4" w:rsidR="006E1F5B">
        <w:rPr>
          <w:rFonts w:ascii="Arial" w:hAnsi="Arial" w:cs="Arial"/>
        </w:rPr>
        <w:t xml:space="preserve">) u korist Državnog proračuna u roku od 15 dana po primitku ove presude, putem </w:t>
      </w:r>
      <w:r w:rsidRPr="00E43CB4" w:rsidR="006E1F5B">
        <w:rPr>
          <w:rFonts w:ascii="Arial" w:hAnsi="Arial" w:cs="Arial"/>
          <w:color w:val="000000"/>
        </w:rPr>
        <w:t>priložene uplatnice, jer će se u protivnom naplatiti prisilno, temeljem čl. 152. st. 4. i 11.  Prekršajnog zakona.</w:t>
      </w:r>
    </w:p>
    <w:p w:rsidRPr="00E43CB4" w:rsidR="000A61B6" w:rsidP="000A61B6" w:rsidRDefault="000A61B6">
      <w:pPr>
        <w:pStyle w:val="Style1"/>
        <w:widowControl/>
        <w:spacing w:line="240" w:lineRule="exact"/>
        <w:ind w:right="134"/>
        <w:jc w:val="center"/>
        <w:rPr>
          <w:rFonts w:ascii="Arial" w:hAnsi="Arial" w:cs="Arial"/>
        </w:rPr>
      </w:pPr>
    </w:p>
    <w:p w:rsidRPr="00E43CB4" w:rsidR="000A61B6" w:rsidP="000A61B6" w:rsidRDefault="000A61B6">
      <w:pPr>
        <w:pStyle w:val="Style1"/>
        <w:widowControl/>
        <w:spacing w:before="77"/>
        <w:ind w:right="134"/>
        <w:jc w:val="center"/>
        <w:rPr>
          <w:rStyle w:val="FontStyle12"/>
          <w:rFonts w:ascii="Arial" w:hAnsi="Arial" w:cs="Arial"/>
          <w:sz w:val="24"/>
          <w:szCs w:val="24"/>
        </w:rPr>
      </w:pPr>
      <w:r w:rsidRPr="00E43CB4">
        <w:rPr>
          <w:rStyle w:val="FontStyle12"/>
          <w:rFonts w:ascii="Arial" w:hAnsi="Arial" w:cs="Arial"/>
          <w:sz w:val="24"/>
          <w:szCs w:val="24"/>
        </w:rPr>
        <w:t>Obrazloženje</w:t>
      </w:r>
    </w:p>
    <w:p w:rsidRPr="00E43CB4" w:rsidR="000A61B6" w:rsidP="000A61B6" w:rsidRDefault="000A61B6">
      <w:pPr>
        <w:pStyle w:val="Style5"/>
        <w:widowControl/>
        <w:spacing w:line="240" w:lineRule="exact"/>
        <w:ind w:right="130"/>
        <w:rPr>
          <w:rFonts w:ascii="Arial" w:hAnsi="Arial" w:cs="Arial"/>
        </w:rPr>
      </w:pPr>
    </w:p>
    <w:p w:rsidRPr="00E43CB4" w:rsidR="000A61B6" w:rsidP="004E5298" w:rsidRDefault="00992972">
      <w:pPr>
        <w:pStyle w:val="Bezproreda"/>
        <w:ind w:firstLine="708"/>
        <w:rPr>
          <w:rStyle w:val="FontStyle12"/>
          <w:rFonts w:ascii="Arial" w:hAnsi="Arial" w:cs="Arial"/>
          <w:sz w:val="24"/>
          <w:szCs w:val="24"/>
        </w:rPr>
      </w:pPr>
      <w:r w:rsidRPr="00E43CB4">
        <w:rPr>
          <w:rStyle w:val="FontStyle12"/>
          <w:rFonts w:ascii="Arial" w:hAnsi="Arial" w:cs="Arial"/>
          <w:sz w:val="24"/>
          <w:szCs w:val="24"/>
        </w:rPr>
        <w:t xml:space="preserve">1. </w:t>
      </w:r>
      <w:r w:rsidRPr="00E43CB4" w:rsidR="000A61B6">
        <w:rPr>
          <w:rStyle w:val="FontStyle12"/>
          <w:rFonts w:ascii="Arial" w:hAnsi="Arial" w:cs="Arial"/>
          <w:sz w:val="24"/>
          <w:szCs w:val="24"/>
        </w:rPr>
        <w:t>Grad Zagreb, Gradski ured za</w:t>
      </w:r>
      <w:r w:rsidRPr="00E43CB4">
        <w:rPr>
          <w:rFonts w:ascii="Arial" w:hAnsi="Arial" w:cs="Arial"/>
        </w:rPr>
        <w:t xml:space="preserve"> obnovu, izgradnju, prostorno uređenje, graditeljstvo i komunalne poslove, </w:t>
      </w:r>
      <w:r w:rsidRPr="00880DDE" w:rsidR="00BB1C1C">
        <w:rPr>
          <w:rFonts w:ascii="Arial" w:hAnsi="Arial" w:cs="Arial"/>
        </w:rPr>
        <w:t>Klasa: 340-07/</w:t>
      </w:r>
      <w:r w:rsidR="00BB1C1C">
        <w:rPr>
          <w:rFonts w:ascii="Arial" w:hAnsi="Arial" w:cs="Arial"/>
        </w:rPr>
        <w:t>24</w:t>
      </w:r>
      <w:r w:rsidRPr="00880DDE" w:rsidR="00BB1C1C">
        <w:rPr>
          <w:rFonts w:ascii="Arial" w:hAnsi="Arial" w:cs="Arial"/>
        </w:rPr>
        <w:t>-03/</w:t>
      </w:r>
      <w:r w:rsidR="00BB1C1C">
        <w:rPr>
          <w:rFonts w:ascii="Arial" w:hAnsi="Arial" w:cs="Arial"/>
        </w:rPr>
        <w:t>7681</w:t>
      </w:r>
      <w:r w:rsidRPr="00880DDE" w:rsidR="00BB1C1C">
        <w:rPr>
          <w:rFonts w:ascii="Arial" w:hAnsi="Arial" w:cs="Arial"/>
        </w:rPr>
        <w:t xml:space="preserve">, </w:t>
      </w:r>
      <w:proofErr w:type="spellStart"/>
      <w:r w:rsidRPr="00880DDE" w:rsidR="00BB1C1C">
        <w:rPr>
          <w:rFonts w:ascii="Arial" w:hAnsi="Arial" w:cs="Arial"/>
        </w:rPr>
        <w:t>Urbroj</w:t>
      </w:r>
      <w:proofErr w:type="spellEnd"/>
      <w:r w:rsidRPr="00880DDE" w:rsidR="00BB1C1C">
        <w:rPr>
          <w:rFonts w:ascii="Arial" w:hAnsi="Arial" w:cs="Arial"/>
        </w:rPr>
        <w:t>: 251-1</w:t>
      </w:r>
      <w:r w:rsidR="00BB1C1C">
        <w:rPr>
          <w:rFonts w:ascii="Arial" w:hAnsi="Arial" w:cs="Arial"/>
        </w:rPr>
        <w:t>0</w:t>
      </w:r>
      <w:r w:rsidRPr="00880DDE" w:rsidR="00BB1C1C">
        <w:rPr>
          <w:rFonts w:ascii="Arial" w:hAnsi="Arial" w:cs="Arial"/>
        </w:rPr>
        <w:t>-</w:t>
      </w:r>
      <w:r w:rsidR="00BB1C1C">
        <w:rPr>
          <w:rFonts w:ascii="Arial" w:hAnsi="Arial" w:cs="Arial"/>
        </w:rPr>
        <w:t>73</w:t>
      </w:r>
      <w:r w:rsidRPr="00880DDE" w:rsidR="00BB1C1C">
        <w:rPr>
          <w:rFonts w:ascii="Arial" w:hAnsi="Arial" w:cs="Arial"/>
        </w:rPr>
        <w:t>/</w:t>
      </w:r>
      <w:r w:rsidR="00BB1C1C">
        <w:rPr>
          <w:rFonts w:ascii="Arial" w:hAnsi="Arial" w:cs="Arial"/>
        </w:rPr>
        <w:t>30</w:t>
      </w:r>
      <w:r w:rsidRPr="00880DDE" w:rsidR="00BB1C1C">
        <w:rPr>
          <w:rFonts w:ascii="Arial" w:hAnsi="Arial" w:cs="Arial"/>
        </w:rPr>
        <w:t>-2</w:t>
      </w:r>
      <w:r w:rsidR="00BB1C1C">
        <w:rPr>
          <w:rFonts w:ascii="Arial" w:hAnsi="Arial" w:cs="Arial"/>
        </w:rPr>
        <w:t>5</w:t>
      </w:r>
      <w:r w:rsidRPr="00880DDE" w:rsidR="00BB1C1C">
        <w:rPr>
          <w:rFonts w:ascii="Arial" w:hAnsi="Arial" w:cs="Arial"/>
        </w:rPr>
        <w:t>-</w:t>
      </w:r>
      <w:r w:rsidR="00BB1C1C">
        <w:rPr>
          <w:rFonts w:ascii="Arial" w:hAnsi="Arial" w:cs="Arial"/>
        </w:rPr>
        <w:t>4</w:t>
      </w:r>
      <w:r w:rsidRPr="00880DDE" w:rsidR="00BB1C1C">
        <w:rPr>
          <w:rFonts w:ascii="Arial" w:hAnsi="Arial" w:cs="Arial"/>
        </w:rPr>
        <w:t xml:space="preserve"> od dana</w:t>
      </w:r>
      <w:r w:rsidR="00BB1C1C">
        <w:rPr>
          <w:rFonts w:ascii="Arial" w:hAnsi="Arial" w:cs="Arial"/>
        </w:rPr>
        <w:t xml:space="preserve"> 18. lipnja 2025</w:t>
      </w:r>
      <w:r w:rsidRPr="00880DDE" w:rsidR="00BB1C1C">
        <w:rPr>
          <w:rFonts w:ascii="Arial" w:hAnsi="Arial" w:cs="Arial"/>
        </w:rPr>
        <w:t>.</w:t>
      </w:r>
      <w:r w:rsidR="003156BE">
        <w:rPr>
          <w:rFonts w:ascii="Arial" w:hAnsi="Arial" w:cs="Arial"/>
        </w:rPr>
        <w:t xml:space="preserve"> </w:t>
      </w:r>
      <w:r w:rsidRPr="00E43CB4">
        <w:rPr>
          <w:rStyle w:val="FontStyle12"/>
          <w:rFonts w:ascii="Arial" w:hAnsi="Arial" w:cs="Arial"/>
          <w:sz w:val="24"/>
          <w:szCs w:val="24"/>
        </w:rPr>
        <w:t xml:space="preserve">izdalo je </w:t>
      </w:r>
      <w:r w:rsidRPr="00E43CB4" w:rsidR="000A61B6">
        <w:rPr>
          <w:rStyle w:val="FontStyle12"/>
          <w:rFonts w:ascii="Arial" w:hAnsi="Arial" w:cs="Arial"/>
          <w:sz w:val="24"/>
          <w:szCs w:val="24"/>
        </w:rPr>
        <w:t>obavezni prekršajni nalog protiv okrivljenika, zbog djela prekršaja činjenično i pravno opisanog u izreci ove presude, na koji nalog je okrivljenik pravovremeno uložio prigovor te je isti stavljen van snage i proveden je žurni postupak.</w:t>
      </w:r>
    </w:p>
    <w:p w:rsidRPr="00E43CB4" w:rsidR="000A61B6" w:rsidP="00992972" w:rsidRDefault="00992972">
      <w:pPr>
        <w:pStyle w:val="Bezproreda"/>
        <w:ind w:firstLine="708"/>
        <w:rPr>
          <w:rStyle w:val="FontStyle12"/>
          <w:rFonts w:ascii="Arial" w:hAnsi="Arial" w:cs="Arial"/>
          <w:sz w:val="24"/>
          <w:szCs w:val="24"/>
        </w:rPr>
      </w:pPr>
      <w:r w:rsidRPr="00E43CB4">
        <w:rPr>
          <w:rStyle w:val="FontStyle12"/>
          <w:rFonts w:ascii="Arial" w:hAnsi="Arial" w:cs="Arial"/>
          <w:sz w:val="24"/>
          <w:szCs w:val="24"/>
        </w:rPr>
        <w:t xml:space="preserve">2. </w:t>
      </w:r>
      <w:r w:rsidRPr="00E43CB4" w:rsidR="000A61B6">
        <w:rPr>
          <w:rStyle w:val="FontStyle12"/>
          <w:rFonts w:ascii="Arial" w:hAnsi="Arial" w:cs="Arial"/>
          <w:sz w:val="24"/>
          <w:szCs w:val="24"/>
        </w:rPr>
        <w:t>Okrivljenik je u svojem prigovoru na obavezni prekršajni naveo</w:t>
      </w:r>
      <w:r w:rsidR="00BB1C1C">
        <w:rPr>
          <w:rStyle w:val="FontStyle12"/>
          <w:rFonts w:ascii="Arial" w:hAnsi="Arial" w:cs="Arial"/>
          <w:sz w:val="24"/>
          <w:szCs w:val="24"/>
        </w:rPr>
        <w:t xml:space="preserve"> da pobija navod u cijelosti. Nadalje navodi da je za predmetni događaj platio kaznu za pogrešno parkiranje te automatski smatrao da ne treba javljati tko je parkirao vozilo predmetne zgode budući je platio kaznu</w:t>
      </w:r>
      <w:r w:rsidR="003156BE">
        <w:rPr>
          <w:rStyle w:val="FontStyle12"/>
          <w:rFonts w:ascii="Arial" w:hAnsi="Arial" w:cs="Arial"/>
          <w:sz w:val="24"/>
          <w:szCs w:val="24"/>
        </w:rPr>
        <w:t>.</w:t>
      </w:r>
      <w:r w:rsidR="00BB1C1C">
        <w:rPr>
          <w:rStyle w:val="FontStyle12"/>
          <w:rFonts w:ascii="Arial" w:hAnsi="Arial" w:cs="Arial"/>
          <w:sz w:val="24"/>
          <w:szCs w:val="24"/>
        </w:rPr>
        <w:t xml:space="preserve"> </w:t>
      </w:r>
    </w:p>
    <w:p w:rsidR="003156BE" w:rsidP="003156BE" w:rsidRDefault="00992972">
      <w:pPr>
        <w:ind w:firstLine="708"/>
        <w:rPr>
          <w:rFonts w:ascii="Arial" w:hAnsi="Arial" w:cs="Arial"/>
        </w:rPr>
      </w:pPr>
      <w:r w:rsidRPr="00E43CB4">
        <w:rPr>
          <w:rStyle w:val="FontStyle12"/>
          <w:rFonts w:ascii="Arial" w:hAnsi="Arial" w:cs="Arial"/>
          <w:sz w:val="24"/>
          <w:szCs w:val="24"/>
        </w:rPr>
        <w:t xml:space="preserve">3. </w:t>
      </w:r>
      <w:r w:rsidRPr="00E43CB4" w:rsidR="000A61B6">
        <w:rPr>
          <w:rStyle w:val="FontStyle12"/>
          <w:rFonts w:ascii="Arial" w:hAnsi="Arial" w:cs="Arial"/>
          <w:sz w:val="24"/>
          <w:szCs w:val="24"/>
        </w:rPr>
        <w:t>U dokaznom postupku izvršen</w:t>
      </w:r>
      <w:r w:rsidRPr="00E43CB4" w:rsidR="006E1F5B">
        <w:rPr>
          <w:rStyle w:val="FontStyle12"/>
          <w:rFonts w:ascii="Arial" w:hAnsi="Arial" w:cs="Arial"/>
          <w:sz w:val="24"/>
          <w:szCs w:val="24"/>
        </w:rPr>
        <w:t xml:space="preserve"> </w:t>
      </w:r>
      <w:r w:rsidRPr="00E43CB4" w:rsidR="000A61B6">
        <w:rPr>
          <w:rStyle w:val="FontStyle12"/>
          <w:rFonts w:ascii="Arial" w:hAnsi="Arial" w:cs="Arial"/>
          <w:sz w:val="24"/>
          <w:szCs w:val="24"/>
        </w:rPr>
        <w:t>je uvid</w:t>
      </w:r>
      <w:r w:rsidRPr="00E43CB4" w:rsidR="00E43CB4">
        <w:rPr>
          <w:rFonts w:ascii="Arial" w:hAnsi="Arial" w:cs="Arial"/>
        </w:rPr>
        <w:t xml:space="preserve"> te je pročitan</w:t>
      </w:r>
      <w:r w:rsidR="00BB1C1C">
        <w:rPr>
          <w:rFonts w:ascii="Arial" w:hAnsi="Arial" w:cs="Arial"/>
        </w:rPr>
        <w:t xml:space="preserve"> </w:t>
      </w:r>
      <w:r w:rsidRPr="00880DDE" w:rsidR="00BB1C1C">
        <w:rPr>
          <w:rFonts w:ascii="Arial" w:hAnsi="Arial" w:cs="Arial"/>
        </w:rPr>
        <w:t xml:space="preserve">prigovor </w:t>
      </w:r>
      <w:proofErr w:type="spellStart"/>
      <w:r w:rsidRPr="00880DDE" w:rsidR="00BB1C1C">
        <w:rPr>
          <w:rFonts w:ascii="Arial" w:hAnsi="Arial" w:cs="Arial"/>
        </w:rPr>
        <w:t>okr</w:t>
      </w:r>
      <w:proofErr w:type="spellEnd"/>
      <w:r w:rsidRPr="00880DDE" w:rsidR="00BB1C1C">
        <w:rPr>
          <w:rFonts w:ascii="Arial" w:hAnsi="Arial" w:cs="Arial"/>
        </w:rPr>
        <w:t>. od</w:t>
      </w:r>
      <w:r w:rsidR="00BB1C1C">
        <w:rPr>
          <w:rFonts w:ascii="Arial" w:hAnsi="Arial" w:cs="Arial"/>
        </w:rPr>
        <w:t xml:space="preserve"> 7. srpnja 2025.</w:t>
      </w:r>
      <w:r w:rsidRPr="00880DDE" w:rsidR="00BB1C1C">
        <w:rPr>
          <w:rFonts w:ascii="Arial" w:hAnsi="Arial" w:cs="Arial"/>
        </w:rPr>
        <w:t>,</w:t>
      </w:r>
      <w:r w:rsidR="00BB1C1C">
        <w:rPr>
          <w:rFonts w:ascii="Arial" w:hAnsi="Arial" w:cs="Arial"/>
        </w:rPr>
        <w:t xml:space="preserve"> obavijest tužitelja od 12. veljače 2024., neispunjen obrazac podaci o vozaču od 12. veljače 2024., dostavnica o primitku obavijesti od 17. srpnja 2024., naredba o premještanju vozila, isprint fotografija, službena zabilješka od 28. siječnja 2024., izvadak iz prekršajne evidencije od 3. studenoga 2025.</w:t>
      </w:r>
    </w:p>
    <w:p w:rsidR="00BB1C1C" w:rsidP="003156BE" w:rsidRDefault="00BB1C1C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3.1. Uvidom u dostavnicu o primitku obavijesti tužitelja razvidno je da je okrivljenik istu zaprimio dana 17. srpnja 2024. te svojim potpisom potvrdio primitak. Nadalje, uvidom u obrazac podaci o vozaču od 12. veljače 2024. razvidno je da okrivljenik nije popunio tražene podatke. </w:t>
      </w:r>
    </w:p>
    <w:p w:rsidRPr="00E43CB4" w:rsidR="006E1F5B" w:rsidP="006E1F5B" w:rsidRDefault="00E43CB4">
      <w:pPr>
        <w:ind w:firstLine="720"/>
        <w:rPr>
          <w:rFonts w:ascii="Arial" w:hAnsi="Arial" w:cs="Arial"/>
        </w:rPr>
      </w:pPr>
      <w:r w:rsidRPr="00E43CB4">
        <w:rPr>
          <w:rFonts w:ascii="Arial" w:hAnsi="Arial" w:cs="Arial"/>
        </w:rPr>
        <w:t xml:space="preserve">4. </w:t>
      </w:r>
      <w:r w:rsidRPr="00E43CB4" w:rsidR="006E1F5B">
        <w:rPr>
          <w:rFonts w:ascii="Arial" w:hAnsi="Arial" w:cs="Arial"/>
        </w:rPr>
        <w:t>Nakon ovako provedenog postupka, cijeneći svaki dokaz zasebno te njihovu međusobnu povezanost, sudac smatra utvrđenim da su u ponašanju okrivljenika kritične zgode ostvareni svi elementi bića prekršajnog djela koje mu se stavlja na teret, držeći da pribavljeni dokazi pružaju dostatnu osnovicu za donošenje presude, jer je</w:t>
      </w:r>
      <w:r w:rsidRPr="00E43CB4">
        <w:rPr>
          <w:rFonts w:ascii="Arial" w:hAnsi="Arial" w:cs="Arial"/>
        </w:rPr>
        <w:t xml:space="preserve"> vlasnik vozila </w:t>
      </w:r>
      <w:r w:rsidRPr="00E43CB4" w:rsidR="006E1F5B">
        <w:rPr>
          <w:rFonts w:ascii="Arial" w:hAnsi="Arial" w:cs="Arial"/>
        </w:rPr>
        <w:t xml:space="preserve">dana </w:t>
      </w:r>
      <w:r w:rsidR="00BB1C1C">
        <w:rPr>
          <w:rFonts w:ascii="Arial" w:hAnsi="Arial" w:cs="Arial"/>
        </w:rPr>
        <w:t>17</w:t>
      </w:r>
      <w:r w:rsidRPr="00E43CB4">
        <w:rPr>
          <w:rFonts w:ascii="Arial" w:hAnsi="Arial" w:cs="Arial"/>
        </w:rPr>
        <w:t>.</w:t>
      </w:r>
      <w:r w:rsidR="00BB1C1C">
        <w:rPr>
          <w:rFonts w:ascii="Arial" w:hAnsi="Arial" w:cs="Arial"/>
        </w:rPr>
        <w:t xml:space="preserve"> srpnja</w:t>
      </w:r>
      <w:r w:rsidRPr="00E43CB4">
        <w:rPr>
          <w:rFonts w:ascii="Arial" w:hAnsi="Arial" w:cs="Arial"/>
        </w:rPr>
        <w:t xml:space="preserve"> 202</w:t>
      </w:r>
      <w:r w:rsidR="003156BE">
        <w:rPr>
          <w:rFonts w:ascii="Arial" w:hAnsi="Arial" w:cs="Arial"/>
        </w:rPr>
        <w:t>4</w:t>
      </w:r>
      <w:r w:rsidRPr="00E43CB4">
        <w:rPr>
          <w:rFonts w:ascii="Arial" w:hAnsi="Arial" w:cs="Arial"/>
        </w:rPr>
        <w:t>.</w:t>
      </w:r>
      <w:r w:rsidRPr="00E43CB4" w:rsidR="006E1F5B">
        <w:rPr>
          <w:rFonts w:ascii="Arial" w:hAnsi="Arial" w:cs="Arial"/>
        </w:rPr>
        <w:t xml:space="preserve"> </w:t>
      </w:r>
      <w:r w:rsidRPr="00E43CB4" w:rsidR="00305AE5">
        <w:rPr>
          <w:rFonts w:ascii="Arial" w:hAnsi="Arial" w:cs="Arial"/>
        </w:rPr>
        <w:t xml:space="preserve">osobno </w:t>
      </w:r>
      <w:r w:rsidRPr="00E43CB4" w:rsidR="006E1F5B">
        <w:rPr>
          <w:rFonts w:ascii="Arial" w:hAnsi="Arial" w:cs="Arial"/>
        </w:rPr>
        <w:t xml:space="preserve">zaprimio Obavijest o počinjenom prekršaju te zahtjevu za dostavom podataka o vozaču te nije u roku od u ostavljenom roku od petnaest (15) dana dostavio Gradskom uredu, vjerodostojne podatke o osobi koja je u vrijeme počinjenja prekršaja </w:t>
      </w:r>
      <w:r w:rsidR="00BB1C1C">
        <w:rPr>
          <w:rFonts w:ascii="Arial" w:hAnsi="Arial" w:cs="Arial"/>
        </w:rPr>
        <w:t>28</w:t>
      </w:r>
      <w:r w:rsidRPr="00E43CB4" w:rsidR="003156BE">
        <w:rPr>
          <w:rFonts w:ascii="Arial" w:hAnsi="Arial" w:cs="Arial"/>
        </w:rPr>
        <w:t>.</w:t>
      </w:r>
      <w:r w:rsidR="003156BE">
        <w:rPr>
          <w:rFonts w:ascii="Arial" w:hAnsi="Arial" w:cs="Arial"/>
        </w:rPr>
        <w:t xml:space="preserve"> siječnja</w:t>
      </w:r>
      <w:r w:rsidRPr="00E43CB4" w:rsidR="003156BE">
        <w:rPr>
          <w:rFonts w:ascii="Arial" w:hAnsi="Arial" w:cs="Arial"/>
        </w:rPr>
        <w:t xml:space="preserve"> 202</w:t>
      </w:r>
      <w:r w:rsidR="003156BE">
        <w:rPr>
          <w:rFonts w:ascii="Arial" w:hAnsi="Arial" w:cs="Arial"/>
        </w:rPr>
        <w:t>4</w:t>
      </w:r>
      <w:r w:rsidRPr="00E43CB4" w:rsidR="003156BE">
        <w:rPr>
          <w:rFonts w:ascii="Arial" w:hAnsi="Arial" w:cs="Arial"/>
        </w:rPr>
        <w:t xml:space="preserve">. u </w:t>
      </w:r>
      <w:r w:rsidR="00BB1C1C">
        <w:rPr>
          <w:rFonts w:ascii="Arial" w:hAnsi="Arial" w:cs="Arial"/>
        </w:rPr>
        <w:t>8</w:t>
      </w:r>
      <w:r w:rsidRPr="00E43CB4" w:rsidR="003156BE">
        <w:rPr>
          <w:rFonts w:ascii="Arial" w:hAnsi="Arial" w:cs="Arial"/>
        </w:rPr>
        <w:t>:</w:t>
      </w:r>
      <w:r w:rsidR="00BB1C1C">
        <w:rPr>
          <w:rFonts w:ascii="Arial" w:hAnsi="Arial" w:cs="Arial"/>
        </w:rPr>
        <w:t>18</w:t>
      </w:r>
      <w:r w:rsidRPr="00E43CB4" w:rsidR="003156BE">
        <w:rPr>
          <w:rFonts w:ascii="Arial" w:hAnsi="Arial" w:cs="Arial"/>
        </w:rPr>
        <w:t xml:space="preserve"> sati upravljala vozilom reg. broja </w:t>
      </w:r>
      <w:r w:rsidR="00BB1C1C">
        <w:rPr>
          <w:rFonts w:ascii="Arial" w:hAnsi="Arial" w:cs="Arial"/>
        </w:rPr>
        <w:t>ZG 4101-DE</w:t>
      </w:r>
      <w:r w:rsidRPr="00E43CB4" w:rsidR="003156BE">
        <w:rPr>
          <w:rFonts w:ascii="Arial" w:hAnsi="Arial" w:cs="Arial"/>
        </w:rPr>
        <w:t xml:space="preserve">, na lokaciji </w:t>
      </w:r>
      <w:r w:rsidR="00BB1C1C">
        <w:rPr>
          <w:rFonts w:ascii="Arial" w:hAnsi="Arial" w:cs="Arial"/>
        </w:rPr>
        <w:t>Ulica dr. Ante Šercera 24</w:t>
      </w:r>
      <w:r w:rsidRPr="00E43CB4" w:rsidR="003156BE">
        <w:rPr>
          <w:rFonts w:ascii="Arial" w:hAnsi="Arial" w:cs="Arial"/>
        </w:rPr>
        <w:t>, u Zagrebu</w:t>
      </w:r>
      <w:r w:rsidRPr="00E43CB4" w:rsidR="006E1F5B">
        <w:rPr>
          <w:rFonts w:ascii="Arial" w:hAnsi="Arial" w:cs="Arial"/>
        </w:rPr>
        <w:t xml:space="preserve">, pa je svojim ponašanjem postupio protivno odredbi čl.229. st.7. Zakona o sigurnosti prometa na cestama.  </w:t>
      </w:r>
    </w:p>
    <w:p w:rsidRPr="00E43CB4" w:rsidR="00F337CA" w:rsidP="00F337CA" w:rsidRDefault="00E43CB4">
      <w:pPr>
        <w:ind w:firstLine="708"/>
        <w:rPr>
          <w:rFonts w:ascii="Arial" w:hAnsi="Arial" w:cs="Arial"/>
        </w:rPr>
      </w:pPr>
      <w:r w:rsidRPr="00E43CB4">
        <w:rPr>
          <w:rFonts w:ascii="Arial" w:hAnsi="Arial" w:cs="Arial"/>
        </w:rPr>
        <w:t xml:space="preserve">5. </w:t>
      </w:r>
      <w:r w:rsidRPr="00E43CB4" w:rsidR="00F337CA">
        <w:rPr>
          <w:rFonts w:ascii="Arial" w:hAnsi="Arial" w:cs="Arial"/>
        </w:rPr>
        <w:t>Prilikom odmjeravanja kazni uzete su u obzir sve okolnosti iz čl. 36. Prekršajnog zakona, pa je sudac okrivljeniku kao</w:t>
      </w:r>
      <w:r w:rsidRPr="00E43CB4">
        <w:rPr>
          <w:rFonts w:ascii="Arial" w:hAnsi="Arial" w:cs="Arial"/>
        </w:rPr>
        <w:t xml:space="preserve"> olakotno cijenio priznanje djela prekršaja te činjenicu da isti do sada nije prekršajno kažnjavan za isto djelo prekršaja dok otegotne</w:t>
      </w:r>
      <w:r w:rsidRPr="00E43CB4" w:rsidR="00A30FEB">
        <w:rPr>
          <w:rFonts w:ascii="Arial" w:hAnsi="Arial" w:cs="Arial"/>
        </w:rPr>
        <w:t xml:space="preserve"> </w:t>
      </w:r>
      <w:r w:rsidRPr="00E43CB4" w:rsidR="00F337CA">
        <w:rPr>
          <w:rFonts w:ascii="Arial" w:hAnsi="Arial" w:cs="Arial"/>
        </w:rPr>
        <w:t xml:space="preserve">okolnosti nisu utvrđene. </w:t>
      </w:r>
    </w:p>
    <w:p w:rsidRPr="00E43CB4" w:rsidR="00F337CA" w:rsidP="00F337CA" w:rsidRDefault="00E43CB4">
      <w:pPr>
        <w:ind w:firstLine="708"/>
        <w:rPr>
          <w:rFonts w:ascii="Arial" w:hAnsi="Arial" w:cs="Arial"/>
        </w:rPr>
      </w:pPr>
      <w:r w:rsidRPr="00E43CB4">
        <w:rPr>
          <w:rFonts w:ascii="Arial" w:hAnsi="Arial" w:cs="Arial"/>
        </w:rPr>
        <w:t xml:space="preserve">6. </w:t>
      </w:r>
      <w:r w:rsidRPr="00E43CB4" w:rsidR="00F337CA">
        <w:rPr>
          <w:rFonts w:ascii="Arial" w:hAnsi="Arial" w:cs="Arial"/>
        </w:rPr>
        <w:t>Obzirom na naprijed navedene okolnosti, sutkinja je za prekršaj opisan u izrijeku presude, a cijeneći navedene olakotne okolnosti, izrekla novčanu kaznu u Zakonom propisanom minimumu, smatrajući da će se i ovako izrečenom novčanom kaznom postići svrha kažnjavanja te djelovati na buduće ponašanje okrivljenika.</w:t>
      </w:r>
    </w:p>
    <w:p w:rsidR="00F337CA" w:rsidP="00F337CA" w:rsidRDefault="00F337CA">
      <w:pPr>
        <w:rPr>
          <w:rFonts w:ascii="Arial" w:hAnsi="Arial" w:cs="Arial"/>
        </w:rPr>
      </w:pPr>
      <w:r w:rsidRPr="00E43CB4">
        <w:rPr>
          <w:rFonts w:ascii="Arial" w:hAnsi="Arial" w:cs="Arial"/>
        </w:rPr>
        <w:tab/>
      </w:r>
      <w:r w:rsidRPr="00E43CB4" w:rsidR="00E43CB4">
        <w:rPr>
          <w:rFonts w:ascii="Arial" w:hAnsi="Arial" w:cs="Arial"/>
        </w:rPr>
        <w:t xml:space="preserve">7. </w:t>
      </w:r>
      <w:r w:rsidRPr="00E43CB4">
        <w:rPr>
          <w:rFonts w:ascii="Arial" w:hAnsi="Arial" w:cs="Arial"/>
        </w:rPr>
        <w:t xml:space="preserve">Na temelju u izreci citiranih odredbi Prekršajnog zakona okrivljenik je dužan naknaditi troškove postupka u paušalnom iznosu odmjerenom prema složenosti i duljini trajanja postupka. </w:t>
      </w:r>
    </w:p>
    <w:p w:rsidR="003156BE" w:rsidP="00F337CA" w:rsidRDefault="003156BE">
      <w:pPr>
        <w:rPr>
          <w:rFonts w:ascii="Arial" w:hAnsi="Arial" w:cs="Arial"/>
        </w:rPr>
      </w:pPr>
    </w:p>
    <w:p w:rsidRPr="00E43CB4" w:rsidR="00F337CA" w:rsidP="00F337CA" w:rsidRDefault="00F337CA">
      <w:pPr>
        <w:ind w:firstLine="708"/>
        <w:rPr>
          <w:rFonts w:ascii="Arial" w:hAnsi="Arial" w:cs="Arial"/>
        </w:rPr>
      </w:pPr>
      <w:r w:rsidRPr="00E43CB4">
        <w:rPr>
          <w:rFonts w:ascii="Arial" w:hAnsi="Arial" w:cs="Arial"/>
        </w:rPr>
        <w:t xml:space="preserve">Protiv ove presude žalba nije dopuštena (čl. </w:t>
      </w:r>
      <w:smartTag w:uri="urn:schemas-microsoft-com:office:smarttags" w:element="metricconverter">
        <w:smartTagPr>
          <w:attr w:name="ProductID" w:val="244. st"/>
        </w:smartTagPr>
        <w:r w:rsidRPr="00E43CB4">
          <w:rPr>
            <w:rFonts w:ascii="Arial" w:hAnsi="Arial" w:cs="Arial"/>
          </w:rPr>
          <w:t>244. st</w:t>
        </w:r>
      </w:smartTag>
      <w:r w:rsidRPr="00E43CB4">
        <w:rPr>
          <w:rFonts w:ascii="Arial" w:hAnsi="Arial" w:cs="Arial"/>
        </w:rPr>
        <w:t>. 3. Prekršajnog zakona).</w:t>
      </w:r>
    </w:p>
    <w:p w:rsidRPr="00E43CB4" w:rsidR="003D7AD9" w:rsidP="004C050F" w:rsidRDefault="003D7AD9">
      <w:pPr>
        <w:rPr>
          <w:rFonts w:ascii="Arial" w:hAnsi="Arial" w:cs="Arial"/>
        </w:rPr>
      </w:pPr>
    </w:p>
    <w:p w:rsidRPr="00E43CB4" w:rsidR="004F10F8" w:rsidP="006B765E" w:rsidRDefault="006F4F54">
      <w:pPr>
        <w:jc w:val="center"/>
        <w:rPr>
          <w:rFonts w:ascii="Arial" w:hAnsi="Arial" w:cs="Arial"/>
        </w:rPr>
      </w:pPr>
      <w:r w:rsidRPr="00E43CB4">
        <w:rPr>
          <w:rFonts w:ascii="Arial" w:hAnsi="Arial" w:cs="Arial"/>
        </w:rPr>
        <w:t xml:space="preserve">   </w:t>
      </w:r>
      <w:r w:rsidRPr="00E43CB4" w:rsidR="00005898">
        <w:rPr>
          <w:rFonts w:ascii="Arial" w:hAnsi="Arial" w:cs="Arial"/>
        </w:rPr>
        <w:t>Zagreb,</w:t>
      </w:r>
      <w:r w:rsidRPr="00E43CB4" w:rsidR="00E90737">
        <w:rPr>
          <w:rFonts w:ascii="Arial" w:hAnsi="Arial" w:cs="Arial"/>
        </w:rPr>
        <w:t xml:space="preserve"> </w:t>
      </w:r>
      <w:r w:rsidR="00BB1C1C">
        <w:rPr>
          <w:rFonts w:ascii="Arial" w:hAnsi="Arial" w:cs="Arial"/>
        </w:rPr>
        <w:t>7</w:t>
      </w:r>
      <w:r w:rsidRPr="00E43CB4" w:rsidR="00E0137F">
        <w:rPr>
          <w:rFonts w:ascii="Arial" w:hAnsi="Arial" w:cs="Arial"/>
        </w:rPr>
        <w:t>.</w:t>
      </w:r>
      <w:r w:rsidR="00BB1C1C">
        <w:rPr>
          <w:rFonts w:ascii="Arial" w:hAnsi="Arial" w:cs="Arial"/>
        </w:rPr>
        <w:t xml:space="preserve"> travnja</w:t>
      </w:r>
      <w:r w:rsidRPr="00E43CB4" w:rsidR="004C050F">
        <w:rPr>
          <w:rFonts w:ascii="Arial" w:hAnsi="Arial" w:cs="Arial"/>
        </w:rPr>
        <w:t xml:space="preserve"> 20</w:t>
      </w:r>
      <w:r w:rsidRPr="00E43CB4" w:rsidR="00FD4594">
        <w:rPr>
          <w:rFonts w:ascii="Arial" w:hAnsi="Arial" w:cs="Arial"/>
        </w:rPr>
        <w:t>2</w:t>
      </w:r>
      <w:r w:rsidR="00BB1C1C">
        <w:rPr>
          <w:rFonts w:ascii="Arial" w:hAnsi="Arial" w:cs="Arial"/>
        </w:rPr>
        <w:t>6</w:t>
      </w:r>
      <w:r w:rsidRPr="00E43CB4" w:rsidR="0020524A">
        <w:rPr>
          <w:rFonts w:ascii="Arial" w:hAnsi="Arial" w:cs="Arial"/>
        </w:rPr>
        <w:t>.</w:t>
      </w:r>
    </w:p>
    <w:p w:rsidRPr="00E43CB4" w:rsidR="004E035D" w:rsidP="001677B7" w:rsidRDefault="004E035D">
      <w:pPr>
        <w:rPr>
          <w:rFonts w:ascii="Arial" w:hAnsi="Arial" w:cs="Arial"/>
        </w:rPr>
      </w:pPr>
    </w:p>
    <w:p w:rsidRPr="00E43CB4" w:rsidR="00F96572" w:rsidP="00C62604" w:rsidRDefault="00F96572">
      <w:pPr>
        <w:rPr>
          <w:rFonts w:ascii="Arial" w:hAnsi="Arial" w:cs="Arial"/>
        </w:rPr>
      </w:pPr>
      <w:r w:rsidRPr="00E43CB4">
        <w:rPr>
          <w:rFonts w:ascii="Arial" w:hAnsi="Arial" w:cs="Arial"/>
        </w:rPr>
        <w:t xml:space="preserve">         </w:t>
      </w:r>
      <w:r w:rsidRPr="00E43CB4" w:rsidR="0027776F">
        <w:rPr>
          <w:rFonts w:ascii="Arial" w:hAnsi="Arial" w:cs="Arial"/>
        </w:rPr>
        <w:t xml:space="preserve">   </w:t>
      </w:r>
      <w:r w:rsidRPr="00E43CB4">
        <w:rPr>
          <w:rFonts w:ascii="Arial" w:hAnsi="Arial" w:cs="Arial"/>
        </w:rPr>
        <w:t xml:space="preserve">Zapisničar                                                                      </w:t>
      </w:r>
      <w:r w:rsidRPr="00E43CB4">
        <w:rPr>
          <w:rFonts w:ascii="Arial" w:hAnsi="Arial" w:cs="Arial"/>
        </w:rPr>
        <w:tab/>
        <w:t xml:space="preserve">         </w:t>
      </w:r>
      <w:r w:rsidRPr="00E43CB4" w:rsidR="009B596D">
        <w:rPr>
          <w:rFonts w:ascii="Arial" w:hAnsi="Arial" w:cs="Arial"/>
        </w:rPr>
        <w:t xml:space="preserve">         </w:t>
      </w:r>
      <w:r w:rsidRPr="00E43CB4">
        <w:rPr>
          <w:rFonts w:ascii="Arial" w:hAnsi="Arial" w:cs="Arial"/>
        </w:rPr>
        <w:t>Su</w:t>
      </w:r>
      <w:r w:rsidRPr="00E43CB4" w:rsidR="009B596D">
        <w:rPr>
          <w:rFonts w:ascii="Arial" w:hAnsi="Arial" w:cs="Arial"/>
        </w:rPr>
        <w:t>dac</w:t>
      </w:r>
    </w:p>
    <w:p w:rsidRPr="00E43CB4" w:rsidR="00F96572" w:rsidP="00C62604" w:rsidRDefault="00F96572">
      <w:pPr>
        <w:rPr>
          <w:rFonts w:ascii="Arial" w:hAnsi="Arial" w:cs="Arial"/>
        </w:rPr>
      </w:pPr>
      <w:r w:rsidRPr="00E43CB4">
        <w:rPr>
          <w:rFonts w:ascii="Arial" w:hAnsi="Arial" w:cs="Arial"/>
        </w:rPr>
        <w:t xml:space="preserve">    </w:t>
      </w:r>
      <w:r w:rsidRPr="00E43CB4" w:rsidR="003D7AD9">
        <w:rPr>
          <w:rFonts w:ascii="Arial" w:hAnsi="Arial" w:cs="Arial"/>
        </w:rPr>
        <w:t xml:space="preserve"> </w:t>
      </w:r>
      <w:r w:rsidRPr="00E43CB4" w:rsidR="00DA0DCA">
        <w:rPr>
          <w:rFonts w:ascii="Arial" w:hAnsi="Arial" w:cs="Arial"/>
        </w:rPr>
        <w:t xml:space="preserve">   </w:t>
      </w:r>
      <w:r w:rsidRPr="00E43CB4" w:rsidR="00492F23">
        <w:rPr>
          <w:rFonts w:ascii="Arial" w:hAnsi="Arial" w:cs="Arial"/>
        </w:rPr>
        <w:t>Senka Višekruna</w:t>
      </w:r>
      <w:bookmarkStart w:name="_GoBack" w:id="0"/>
      <w:bookmarkEnd w:id="0"/>
      <w:r w:rsidRPr="00E43CB4" w:rsidR="009B596D">
        <w:rPr>
          <w:rFonts w:ascii="Arial" w:hAnsi="Arial" w:cs="Arial"/>
        </w:rPr>
        <w:tab/>
      </w:r>
      <w:r w:rsidRPr="00E43CB4" w:rsidR="009B596D">
        <w:rPr>
          <w:rFonts w:ascii="Arial" w:hAnsi="Arial" w:cs="Arial"/>
        </w:rPr>
        <w:tab/>
      </w:r>
      <w:r w:rsidRPr="00E43CB4" w:rsidR="009B596D">
        <w:rPr>
          <w:rFonts w:ascii="Arial" w:hAnsi="Arial" w:cs="Arial"/>
        </w:rPr>
        <w:tab/>
      </w:r>
      <w:r w:rsidRPr="00E43CB4" w:rsidR="009B596D">
        <w:rPr>
          <w:rFonts w:ascii="Arial" w:hAnsi="Arial" w:cs="Arial"/>
        </w:rPr>
        <w:tab/>
      </w:r>
      <w:r w:rsidRPr="00E43CB4" w:rsidR="009B596D">
        <w:rPr>
          <w:rFonts w:ascii="Arial" w:hAnsi="Arial" w:cs="Arial"/>
        </w:rPr>
        <w:tab/>
      </w:r>
      <w:r w:rsidRPr="00E43CB4" w:rsidR="009B596D">
        <w:rPr>
          <w:rFonts w:ascii="Arial" w:hAnsi="Arial" w:cs="Arial"/>
        </w:rPr>
        <w:tab/>
      </w:r>
      <w:r w:rsidRPr="00E43CB4" w:rsidR="009B596D">
        <w:rPr>
          <w:rFonts w:ascii="Arial" w:hAnsi="Arial" w:cs="Arial"/>
        </w:rPr>
        <w:tab/>
      </w:r>
      <w:r w:rsidRPr="00E43CB4" w:rsidR="00FD4594">
        <w:rPr>
          <w:rFonts w:ascii="Arial" w:hAnsi="Arial" w:cs="Arial"/>
        </w:rPr>
        <w:tab/>
      </w:r>
      <w:r w:rsidRPr="00E43CB4" w:rsidR="00492F23">
        <w:rPr>
          <w:rFonts w:ascii="Arial" w:hAnsi="Arial" w:cs="Arial"/>
        </w:rPr>
        <w:t>Antonija Golac</w:t>
      </w:r>
    </w:p>
    <w:p w:rsidRPr="00E43CB4" w:rsidR="004E035D" w:rsidP="00C62604" w:rsidRDefault="004E035D">
      <w:pPr>
        <w:rPr>
          <w:rFonts w:ascii="Arial" w:hAnsi="Arial" w:cs="Arial"/>
        </w:rPr>
      </w:pPr>
    </w:p>
    <w:p w:rsidRPr="00E43CB4" w:rsidR="004E5298" w:rsidP="00C62604" w:rsidRDefault="004E5298">
      <w:pPr>
        <w:rPr>
          <w:rFonts w:ascii="Arial" w:hAnsi="Arial" w:cs="Arial"/>
        </w:rPr>
      </w:pPr>
    </w:p>
    <w:p w:rsidRPr="00E43CB4" w:rsidR="004E5298" w:rsidP="00C62604" w:rsidRDefault="004E5298">
      <w:pPr>
        <w:rPr>
          <w:rFonts w:ascii="Arial" w:hAnsi="Arial" w:cs="Arial"/>
        </w:rPr>
      </w:pPr>
    </w:p>
    <w:p w:rsidRPr="00E43CB4" w:rsidR="00183F19" w:rsidP="00183F19" w:rsidRDefault="00183F19">
      <w:pPr>
        <w:rPr>
          <w:rFonts w:ascii="Arial" w:hAnsi="Arial" w:cs="Arial"/>
        </w:rPr>
      </w:pPr>
      <w:r w:rsidRPr="00E43CB4">
        <w:rPr>
          <w:rFonts w:ascii="Arial" w:hAnsi="Arial" w:cs="Arial"/>
        </w:rPr>
        <w:t>DOSTAVNA NAREDBA:</w:t>
      </w:r>
    </w:p>
    <w:p w:rsidRPr="00E43CB4" w:rsidR="00FD4594" w:rsidP="00183F19" w:rsidRDefault="00FD4594">
      <w:pPr>
        <w:rPr>
          <w:rFonts w:ascii="Arial" w:hAnsi="Arial" w:cs="Arial"/>
        </w:rPr>
      </w:pPr>
    </w:p>
    <w:p w:rsidRPr="00E43CB4" w:rsidR="00A30FEB" w:rsidP="00E43CB4" w:rsidRDefault="00183F19">
      <w:pPr>
        <w:numPr>
          <w:ilvl w:val="0"/>
          <w:numId w:val="13"/>
        </w:numPr>
        <w:rPr>
          <w:rFonts w:ascii="Arial" w:hAnsi="Arial" w:cs="Arial"/>
          <w:b/>
          <w:bCs/>
        </w:rPr>
      </w:pPr>
      <w:proofErr w:type="spellStart"/>
      <w:r w:rsidRPr="00E43CB4">
        <w:rPr>
          <w:rFonts w:ascii="Arial" w:hAnsi="Arial" w:cs="Arial"/>
        </w:rPr>
        <w:t>Okr</w:t>
      </w:r>
      <w:proofErr w:type="spellEnd"/>
      <w:r w:rsidRPr="00E43CB4" w:rsidR="00C34051">
        <w:rPr>
          <w:rFonts w:ascii="Arial" w:hAnsi="Arial" w:cs="Arial"/>
        </w:rPr>
        <w:t>.</w:t>
      </w:r>
      <w:r w:rsidRPr="00E43CB4" w:rsidR="00305AE5">
        <w:rPr>
          <w:rFonts w:ascii="Arial" w:hAnsi="Arial" w:cs="Arial"/>
        </w:rPr>
        <w:t xml:space="preserve"> </w:t>
      </w:r>
      <w:r w:rsidR="00BB1C1C">
        <w:rPr>
          <w:rFonts w:ascii="Arial" w:hAnsi="Arial" w:cs="Arial"/>
        </w:rPr>
        <w:t xml:space="preserve">Dino </w:t>
      </w:r>
      <w:proofErr w:type="spellStart"/>
      <w:r w:rsidR="00BB1C1C">
        <w:rPr>
          <w:rFonts w:ascii="Arial" w:hAnsi="Arial" w:cs="Arial"/>
        </w:rPr>
        <w:t>Jelusić</w:t>
      </w:r>
      <w:proofErr w:type="spellEnd"/>
      <w:r w:rsidR="00BB1C1C">
        <w:rPr>
          <w:rFonts w:ascii="Arial" w:hAnsi="Arial" w:cs="Arial"/>
        </w:rPr>
        <w:t xml:space="preserve">, Zagreb, </w:t>
      </w:r>
      <w:proofErr w:type="spellStart"/>
      <w:r w:rsidR="00BB1C1C">
        <w:rPr>
          <w:rFonts w:ascii="Arial" w:hAnsi="Arial" w:cs="Arial"/>
        </w:rPr>
        <w:t>Gospočak</w:t>
      </w:r>
      <w:proofErr w:type="spellEnd"/>
      <w:r w:rsidR="00BB1C1C">
        <w:rPr>
          <w:rFonts w:ascii="Arial" w:hAnsi="Arial" w:cs="Arial"/>
        </w:rPr>
        <w:t xml:space="preserve"> 2</w:t>
      </w:r>
    </w:p>
    <w:p w:rsidRPr="00E43CB4" w:rsidR="001C38A2" w:rsidP="00183F19" w:rsidRDefault="00183F19">
      <w:pPr>
        <w:numPr>
          <w:ilvl w:val="0"/>
          <w:numId w:val="13"/>
        </w:numPr>
        <w:rPr>
          <w:rFonts w:ascii="Arial" w:hAnsi="Arial" w:cs="Arial"/>
          <w:b/>
          <w:bCs/>
        </w:rPr>
      </w:pPr>
      <w:r w:rsidRPr="00E43CB4">
        <w:rPr>
          <w:rFonts w:ascii="Arial" w:hAnsi="Arial" w:cs="Arial"/>
        </w:rPr>
        <w:t xml:space="preserve">Tužitelj: </w:t>
      </w:r>
      <w:r w:rsidRPr="00E43CB4" w:rsidR="001C38A2">
        <w:rPr>
          <w:rFonts w:ascii="Arial" w:hAnsi="Arial" w:cs="Arial"/>
          <w:bCs/>
        </w:rPr>
        <w:t>Gradski ured za</w:t>
      </w:r>
      <w:r w:rsidRPr="00E43CB4" w:rsidR="00E43CB4">
        <w:rPr>
          <w:rFonts w:ascii="Arial" w:hAnsi="Arial" w:cs="Arial"/>
          <w:bCs/>
        </w:rPr>
        <w:t xml:space="preserve"> </w:t>
      </w:r>
      <w:r w:rsidRPr="00E43CB4" w:rsidR="00E43CB4">
        <w:rPr>
          <w:rFonts w:ascii="Arial" w:hAnsi="Arial" w:cs="Arial"/>
        </w:rPr>
        <w:t>obnovu, izgradnju, prostorno uređenje, graditeljstvo i komunalne poslove</w:t>
      </w:r>
      <w:r w:rsidRPr="00E43CB4" w:rsidR="001C38A2">
        <w:rPr>
          <w:rFonts w:ascii="Arial" w:hAnsi="Arial" w:cs="Arial"/>
          <w:bCs/>
        </w:rPr>
        <w:t>, Zagreb, Jagićeva 31</w:t>
      </w:r>
    </w:p>
    <w:p w:rsidRPr="00E43CB4" w:rsidR="009B596D" w:rsidP="00183F19" w:rsidRDefault="009B596D">
      <w:pPr>
        <w:numPr>
          <w:ilvl w:val="0"/>
          <w:numId w:val="13"/>
        </w:numPr>
        <w:rPr>
          <w:rFonts w:ascii="Arial" w:hAnsi="Arial" w:cs="Arial"/>
          <w:b/>
          <w:bCs/>
        </w:rPr>
      </w:pPr>
      <w:r w:rsidRPr="00E43CB4">
        <w:rPr>
          <w:rFonts w:ascii="Arial" w:hAnsi="Arial" w:cs="Arial"/>
        </w:rPr>
        <w:t>Arhiv</w:t>
      </w:r>
    </w:p>
    <w:p w:rsidRPr="00E43CB4" w:rsidR="008B73E4" w:rsidP="009B596D" w:rsidRDefault="008B73E4">
      <w:pPr>
        <w:ind w:left="360"/>
        <w:rPr>
          <w:rFonts w:ascii="Arial" w:hAnsi="Arial" w:cs="Arial"/>
          <w:b/>
          <w:bCs/>
        </w:rPr>
      </w:pPr>
      <w:r w:rsidRPr="00E43CB4">
        <w:rPr>
          <w:rFonts w:ascii="Arial" w:hAnsi="Arial" w:cs="Arial"/>
          <w:bCs/>
        </w:rPr>
        <w:tab/>
      </w:r>
      <w:r w:rsidRPr="00E43CB4">
        <w:rPr>
          <w:rFonts w:ascii="Arial" w:hAnsi="Arial" w:cs="Arial"/>
          <w:bCs/>
        </w:rPr>
        <w:tab/>
      </w:r>
      <w:r w:rsidRPr="00E43CB4" w:rsidR="008A20A8">
        <w:rPr>
          <w:rFonts w:ascii="Arial" w:hAnsi="Arial" w:cs="Arial"/>
          <w:bCs/>
        </w:rPr>
        <w:t xml:space="preserve">  </w:t>
      </w:r>
    </w:p>
    <w:p w:rsidRPr="00E43CB4" w:rsidR="00F176CF" w:rsidP="00C051EC" w:rsidRDefault="00F176CF">
      <w:pPr>
        <w:spacing w:after="120"/>
        <w:ind w:firstLine="708"/>
        <w:rPr>
          <w:rFonts w:ascii="Arial" w:hAnsi="Arial" w:cs="Arial"/>
          <w:bCs/>
        </w:rPr>
      </w:pPr>
    </w:p>
    <w:p w:rsidRPr="00E43CB4" w:rsidR="009B596D" w:rsidP="00622358" w:rsidRDefault="009B596D">
      <w:pPr>
        <w:rPr>
          <w:rFonts w:ascii="Arial" w:hAnsi="Arial" w:cs="Arial"/>
          <w:bCs/>
        </w:rPr>
      </w:pPr>
    </w:p>
    <w:p w:rsidRPr="00E43CB4" w:rsidR="009B596D" w:rsidP="00492F23" w:rsidRDefault="009B596D">
      <w:pPr>
        <w:rPr>
          <w:rFonts w:ascii="Arial" w:hAnsi="Arial" w:cs="Arial"/>
          <w:bCs/>
        </w:rPr>
      </w:pPr>
      <w:r w:rsidRPr="00E43CB4">
        <w:rPr>
          <w:rFonts w:ascii="Arial" w:hAnsi="Arial" w:cs="Arial"/>
          <w:bCs/>
        </w:rPr>
        <w:tab/>
      </w:r>
      <w:r w:rsidRPr="00E43CB4">
        <w:rPr>
          <w:rFonts w:ascii="Arial" w:hAnsi="Arial" w:cs="Arial"/>
          <w:bCs/>
        </w:rPr>
        <w:tab/>
      </w:r>
      <w:r w:rsidRPr="00E43CB4">
        <w:rPr>
          <w:rFonts w:ascii="Arial" w:hAnsi="Arial" w:cs="Arial"/>
          <w:bCs/>
        </w:rPr>
        <w:tab/>
      </w:r>
      <w:r w:rsidRPr="00E43CB4">
        <w:rPr>
          <w:rFonts w:ascii="Arial" w:hAnsi="Arial" w:cs="Arial"/>
          <w:bCs/>
        </w:rPr>
        <w:tab/>
      </w:r>
      <w:r w:rsidRPr="00E43CB4">
        <w:rPr>
          <w:rFonts w:ascii="Arial" w:hAnsi="Arial" w:cs="Arial"/>
          <w:bCs/>
        </w:rPr>
        <w:tab/>
      </w:r>
      <w:r w:rsidRPr="00E43CB4">
        <w:rPr>
          <w:rFonts w:ascii="Arial" w:hAnsi="Arial" w:cs="Arial"/>
          <w:bCs/>
        </w:rPr>
        <w:tab/>
      </w:r>
      <w:r w:rsidRPr="00E43CB4">
        <w:rPr>
          <w:rFonts w:ascii="Arial" w:hAnsi="Arial" w:cs="Arial"/>
          <w:bCs/>
        </w:rPr>
        <w:tab/>
        <w:t xml:space="preserve"> </w:t>
      </w:r>
    </w:p>
    <w:p w:rsidRPr="00E43CB4" w:rsidR="00F176CF" w:rsidP="00C051EC" w:rsidRDefault="009B596D">
      <w:pPr>
        <w:spacing w:after="120"/>
        <w:ind w:firstLine="708"/>
        <w:rPr>
          <w:rFonts w:ascii="Arial" w:hAnsi="Arial" w:cs="Arial"/>
          <w:bCs/>
        </w:rPr>
      </w:pPr>
      <w:r w:rsidRPr="00E43CB4">
        <w:rPr>
          <w:rFonts w:ascii="Arial" w:hAnsi="Arial" w:cs="Arial"/>
          <w:bCs/>
        </w:rPr>
        <w:t xml:space="preserve"> </w:t>
      </w:r>
    </w:p>
    <w:sectPr w:rsidRPr="00E43CB4" w:rsidR="00F176CF" w:rsidSect="000C0696">
      <w:headerReference w:type="even" r:id="rId9"/>
      <w:headerReference w:type="default" r:id="rId10"/>
      <w:headerReference w:type="first" r:id="rId11"/>
      <w:pgSz w:w="11906" w:h="16838"/>
      <w:pgMar w:top="851" w:right="1134" w:bottom="1134" w:left="1134" w:header="1418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252C4" w:rsidRDefault="00E252C4">
      <w:r>
        <w:separator/>
      </w:r>
    </w:p>
  </w:endnote>
  <w:endnote w:type="continuationSeparator" w:id="0">
    <w:p w:rsidR="00E252C4" w:rsidRDefault="00E252C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252C4" w:rsidRDefault="00E252C4">
      <w:r>
        <w:separator/>
      </w:r>
    </w:p>
  </w:footnote>
  <w:footnote w:type="continuationSeparator" w:id="0">
    <w:p w:rsidR="00E252C4" w:rsidRDefault="00E252C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9189B" w:rsidP="00C051EC" w:rsidRDefault="0069189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9189B" w:rsidRDefault="0069189B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9189B" w:rsidP="00C051EC" w:rsidRDefault="0069189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7389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0C0696" w:rsidR="00492F23" w:rsidP="00492F23" w:rsidRDefault="0069189B">
    <w:pPr>
      <w:pStyle w:val="Naslov1"/>
      <w:jc w:val="right"/>
      <w:rPr>
        <w:b w:val="false"/>
        <w:sz w:val="24"/>
      </w:rPr>
    </w:pPr>
    <w:r w:rsidRPr="004E78F3">
      <w:rPr>
        <w:b w:val="false"/>
      </w:rPr>
      <w:t xml:space="preserve">                                                                                                                                                                                                                               </w:t>
    </w:r>
    <w:r w:rsidR="0094294B">
      <w:rPr>
        <w:b w:val="false"/>
      </w:rPr>
      <w:t xml:space="preserve">             </w:t>
    </w:r>
    <w:r w:rsidRPr="004E78F3" w:rsidR="00976217">
      <w:rPr>
        <w:b w:val="false"/>
      </w:rPr>
      <w:t xml:space="preserve">                                               </w:t>
    </w:r>
    <w:r w:rsidRPr="00E43CB4" w:rsidR="00BB1C1C">
      <w:rPr>
        <w:rFonts w:ascii="Arial" w:hAnsi="Arial" w:cs="Arial"/>
        <w:b w:val="false"/>
        <w:sz w:val="24"/>
      </w:rPr>
      <w:t>Poslovni broj: Pp-</w:t>
    </w:r>
    <w:r w:rsidR="00BB1C1C">
      <w:rPr>
        <w:rFonts w:ascii="Arial" w:hAnsi="Arial" w:cs="Arial"/>
        <w:b w:val="false"/>
        <w:sz w:val="24"/>
      </w:rPr>
      <w:t>15387</w:t>
    </w:r>
    <w:r w:rsidRPr="00E43CB4" w:rsidR="00BB1C1C">
      <w:rPr>
        <w:rFonts w:ascii="Arial" w:hAnsi="Arial" w:cs="Arial"/>
        <w:b w:val="false"/>
        <w:sz w:val="24"/>
      </w:rPr>
      <w:t>/2025</w:t>
    </w:r>
  </w:p>
  <w:p w:rsidR="00B0153C" w:rsidP="00976217" w:rsidRDefault="00B0153C">
    <w:pPr>
      <w:pStyle w:val="Naslov1"/>
      <w:jc w:val="right"/>
      <w:rPr>
        <w:b w:val="false"/>
        <w:sz w:val="24"/>
      </w:rPr>
    </w:pPr>
  </w:p>
  <w:p w:rsidRPr="00E0137F" w:rsidR="00E0137F" w:rsidP="00E0137F" w:rsidRDefault="00E0137F"/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E78F3" w:rsidR="0069189B" w:rsidP="00C53D72" w:rsidRDefault="007B35B5">
    <w:pPr>
      <w:ind w:right="-426"/>
      <w:rPr>
        <w:bCs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  <w:t xml:space="preserve">   </w:t>
    </w:r>
    <w:r w:rsidR="009C24DD">
      <w:rPr>
        <w:b/>
      </w:rPr>
      <w:t xml:space="preserve"> </w:t>
    </w:r>
    <w:r w:rsidRPr="004E78F3" w:rsidR="003A6330">
      <w:rPr>
        <w:b/>
      </w:rPr>
      <w:t xml:space="preserve">   </w:t>
    </w:r>
    <w:r w:rsidR="003A6330">
      <w:rPr>
        <w:b/>
      </w:rPr>
      <w:t xml:space="preserve">                         </w:t>
    </w:r>
    <w:r w:rsidRPr="004E78F3" w:rsidR="000C0696">
      <w:rPr>
        <w:b/>
      </w:rPr>
      <w:t xml:space="preserve">                                           </w:t>
    </w:r>
    <w:r w:rsidR="000C0696">
      <w:rPr>
        <w:b/>
      </w:rPr>
      <w:t xml:space="preserve">                                                         </w:t>
    </w:r>
    <w:r w:rsidR="003A6330">
      <w:rPr>
        <w:b/>
      </w:rPr>
      <w:t xml:space="preserve">     </w:t>
    </w:r>
    <w:r w:rsidRPr="004E78F3" w:rsidR="003A6330">
      <w:rPr>
        <w:b/>
      </w:rPr>
      <w:t xml:space="preserve">      </w:t>
    </w:r>
    <w:r w:rsidR="003A6330">
      <w:rPr>
        <w:b/>
      </w:rPr>
      <w:t xml:space="preserve">                                   </w:t>
    </w:r>
    <w:r w:rsidRPr="004E78F3" w:rsidR="003A6330">
      <w:rPr>
        <w:b/>
      </w:rPr>
      <w:t xml:space="preserve">  </w:t>
    </w:r>
    <w:r w:rsidR="003A6330">
      <w:rPr>
        <w:b/>
      </w:rPr>
      <w:t xml:space="preserve">                         </w:t>
    </w:r>
    <w:r>
      <w:rPr>
        <w:b/>
      </w:rPr>
      <w:t xml:space="preserve">  </w:t>
    </w:r>
    <w:r w:rsidRPr="004E78F3" w:rsidR="0069189B"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887"/>
    <w:multiLevelType w:val="hybridMultilevel"/>
    <w:tmpl w:val="4E30F95C"/>
    <w:lvl w:ilvl="0" w:tplc="E61A16AE">
      <w:start w:val="1"/>
      <w:numFmt w:val="decimal"/>
      <w:lvlText w:val="%1)"/>
      <w:lvlJc w:val="left"/>
      <w:pPr>
        <w:ind w:left="1068" w:hanging="360"/>
      </w:pPr>
      <w:rPr>
        <w:rFonts w:hint="default"/>
        <w:sz w:val="28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30608"/>
    <w:multiLevelType w:val="hybridMultilevel"/>
    <w:tmpl w:val="39AAB9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0022BE"/>
    <w:multiLevelType w:val="hybridMultilevel"/>
    <w:tmpl w:val="1616CEEC"/>
    <w:lvl w:ilvl="0" w:tplc="5B2E56A2">
      <w:start w:val="1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>
    <w:nsid w:val="153720B2"/>
    <w:multiLevelType w:val="hybridMultilevel"/>
    <w:tmpl w:val="314447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695735"/>
    <w:multiLevelType w:val="singleLevel"/>
    <w:tmpl w:val="CDEC5976"/>
    <w:lvl w:ilvl="0">
      <w:start w:val="1"/>
      <w:numFmt w:val="decimal"/>
      <w:lvlText w:val="%1. "/>
      <w:legacy w:legacy="true" w:legacySpace="0" w:legacyIndent="283"/>
      <w:lvlJc w:val="left"/>
      <w:pPr>
        <w:ind w:left="283" w:hanging="283"/>
      </w:pPr>
      <w:rPr>
        <w:rFonts w:hint="default" w:ascii="Times New Roman" w:hAnsi="Times New Roman" w:cs="Times New Roman"/>
        <w:b w:val="false"/>
        <w:bCs w:val="false"/>
        <w:i w:val="false"/>
        <w:iCs w:val="false"/>
        <w:sz w:val="24"/>
        <w:szCs w:val="24"/>
        <w:u w:val="none"/>
      </w:rPr>
    </w:lvl>
  </w:abstractNum>
  <w:abstractNum w:abstractNumId="5">
    <w:nsid w:val="27C6149C"/>
    <w:multiLevelType w:val="hybridMultilevel"/>
    <w:tmpl w:val="7F7403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98473C"/>
    <w:multiLevelType w:val="hybridMultilevel"/>
    <w:tmpl w:val="7DF4829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FA6488"/>
    <w:multiLevelType w:val="hybridMultilevel"/>
    <w:tmpl w:val="C5EC6C52"/>
    <w:lvl w:ilvl="0" w:tplc="C7A24468">
      <w:start w:val="1"/>
      <w:numFmt w:val="upperRoman"/>
      <w:lvlText w:val="%1-"/>
      <w:lvlJc w:val="left"/>
      <w:pPr>
        <w:tabs>
          <w:tab w:val="num" w:pos="1425"/>
        </w:tabs>
        <w:ind w:left="1425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BF26BFD"/>
    <w:multiLevelType w:val="hybridMultilevel"/>
    <w:tmpl w:val="0BA62BA6"/>
    <w:lvl w:ilvl="0" w:tplc="E9306B12">
      <w:start w:val="925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40507FD0"/>
    <w:multiLevelType w:val="multilevel"/>
    <w:tmpl w:val="41D6379C"/>
    <w:lvl w:ilvl="0">
      <w:start w:val="1"/>
      <w:numFmt w:val="decimal"/>
      <w:lvlText w:val="%1."/>
      <w:lvlJc w:val="right"/>
      <w:pPr>
        <w:tabs>
          <w:tab w:val="num" w:pos="927"/>
        </w:tabs>
        <w:ind w:left="567" w:firstLine="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67" w:hanging="900"/>
      </w:pPr>
      <w:rPr>
        <w:rFonts w:hint="default"/>
      </w:rPr>
    </w:lvl>
    <w:lvl w:ilvl="2">
      <w:start w:val="1979"/>
      <w:numFmt w:val="decimal"/>
      <w:isLgl/>
      <w:lvlText w:val="%1.%2.%3."/>
      <w:lvlJc w:val="left"/>
      <w:pPr>
        <w:ind w:left="1467" w:hanging="9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7" w:hanging="9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0">
    <w:nsid w:val="43D87953"/>
    <w:multiLevelType w:val="hybridMultilevel"/>
    <w:tmpl w:val="2DBE515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AE2483"/>
    <w:multiLevelType w:val="hybridMultilevel"/>
    <w:tmpl w:val="AF00058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16184E"/>
    <w:multiLevelType w:val="singleLevel"/>
    <w:tmpl w:val="D6F8893C"/>
    <w:lvl w:ilvl="0">
      <w:start w:val="1"/>
      <w:numFmt w:val="decimal"/>
      <w:lvlText w:val="%1."/>
      <w:legacy w:legacy="true" w:legacySpace="0" w:legacyIndent="283"/>
      <w:lvlJc w:val="left"/>
      <w:pPr>
        <w:ind w:left="283" w:hanging="283"/>
      </w:pPr>
    </w:lvl>
  </w:abstractNum>
  <w:abstractNum w:abstractNumId="13">
    <w:nsid w:val="57813DB0"/>
    <w:multiLevelType w:val="hybridMultilevel"/>
    <w:tmpl w:val="8F8C62F4"/>
    <w:lvl w:ilvl="0" w:tplc="112AE688">
      <w:start w:val="6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4">
    <w:nsid w:val="625C2035"/>
    <w:multiLevelType w:val="hybridMultilevel"/>
    <w:tmpl w:val="D41CE190"/>
    <w:lvl w:ilvl="0" w:tplc="443E564A">
      <w:start w:val="29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15">
    <w:nsid w:val="65DB4091"/>
    <w:multiLevelType w:val="hybridMultilevel"/>
    <w:tmpl w:val="C2BC2F50"/>
    <w:lvl w:ilvl="0" w:tplc="64AC7CD6">
      <w:start w:val="1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7"/>
  </w:num>
  <w:num w:numId="5">
    <w:abstractNumId w:val="3"/>
  </w:num>
  <w:num w:numId="6">
    <w:abstractNumId w:val="12"/>
  </w:num>
  <w:num w:numId="7">
    <w:abstractNumId w:val="5"/>
  </w:num>
  <w:num w:numId="8">
    <w:abstractNumId w:val="9"/>
  </w:num>
  <w:num w:numId="9">
    <w:abstractNumId w:val="14"/>
  </w:num>
  <w:num w:numId="10">
    <w:abstractNumId w:val="0"/>
  </w:num>
  <w:num w:numId="11">
    <w:abstractNumId w:val="13"/>
  </w:num>
  <w:num w:numId="12">
    <w:abstractNumId w:val="6"/>
  </w:num>
  <w:num w:numId="13">
    <w:abstractNumId w:val="1"/>
  </w:num>
  <w:num w:numId="14">
    <w:abstractNumId w:val="15"/>
  </w:num>
  <w:num w:numId="15">
    <w:abstractNumId w:val="8"/>
  </w:num>
  <w:num w:numId="16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80"/>
  <w:displayBackgroundShape/>
  <w:embedSystemFonts/>
  <w:hideSpellingErrors/>
  <w:hideGrammaticalErrors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1126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866"/>
    <w:rsid w:val="000007D5"/>
    <w:rsid w:val="0000499A"/>
    <w:rsid w:val="00004E6F"/>
    <w:rsid w:val="00005407"/>
    <w:rsid w:val="00005898"/>
    <w:rsid w:val="0000640E"/>
    <w:rsid w:val="0001100F"/>
    <w:rsid w:val="00011A82"/>
    <w:rsid w:val="00013101"/>
    <w:rsid w:val="000200E1"/>
    <w:rsid w:val="0002332A"/>
    <w:rsid w:val="00024FD5"/>
    <w:rsid w:val="00026A0F"/>
    <w:rsid w:val="00026DD6"/>
    <w:rsid w:val="000277BA"/>
    <w:rsid w:val="00032B56"/>
    <w:rsid w:val="00034BF7"/>
    <w:rsid w:val="00040321"/>
    <w:rsid w:val="0004192C"/>
    <w:rsid w:val="00043E4E"/>
    <w:rsid w:val="00051CD8"/>
    <w:rsid w:val="000568F3"/>
    <w:rsid w:val="00060F70"/>
    <w:rsid w:val="00061467"/>
    <w:rsid w:val="000663D2"/>
    <w:rsid w:val="00067A3D"/>
    <w:rsid w:val="000721F1"/>
    <w:rsid w:val="00076BE8"/>
    <w:rsid w:val="000819B3"/>
    <w:rsid w:val="0008340A"/>
    <w:rsid w:val="00087531"/>
    <w:rsid w:val="000876A0"/>
    <w:rsid w:val="00091B1B"/>
    <w:rsid w:val="00091D97"/>
    <w:rsid w:val="00093341"/>
    <w:rsid w:val="00096B95"/>
    <w:rsid w:val="000A2ACD"/>
    <w:rsid w:val="000A5626"/>
    <w:rsid w:val="000A61B6"/>
    <w:rsid w:val="000B238E"/>
    <w:rsid w:val="000B23AD"/>
    <w:rsid w:val="000B23DA"/>
    <w:rsid w:val="000B3EAB"/>
    <w:rsid w:val="000B577E"/>
    <w:rsid w:val="000B6F65"/>
    <w:rsid w:val="000B743F"/>
    <w:rsid w:val="000B7EDD"/>
    <w:rsid w:val="000C0696"/>
    <w:rsid w:val="000C39E1"/>
    <w:rsid w:val="000C4974"/>
    <w:rsid w:val="000C788D"/>
    <w:rsid w:val="000D37C4"/>
    <w:rsid w:val="000D4C3C"/>
    <w:rsid w:val="000E2D9F"/>
    <w:rsid w:val="000E47C0"/>
    <w:rsid w:val="000F56F7"/>
    <w:rsid w:val="000F6294"/>
    <w:rsid w:val="000F67D8"/>
    <w:rsid w:val="001033AB"/>
    <w:rsid w:val="00104280"/>
    <w:rsid w:val="0010695D"/>
    <w:rsid w:val="00107447"/>
    <w:rsid w:val="00112C43"/>
    <w:rsid w:val="001132DB"/>
    <w:rsid w:val="001262F3"/>
    <w:rsid w:val="00126E98"/>
    <w:rsid w:val="00131785"/>
    <w:rsid w:val="00132509"/>
    <w:rsid w:val="0013673F"/>
    <w:rsid w:val="00136779"/>
    <w:rsid w:val="001374B2"/>
    <w:rsid w:val="001440F5"/>
    <w:rsid w:val="00150622"/>
    <w:rsid w:val="00150894"/>
    <w:rsid w:val="00151339"/>
    <w:rsid w:val="0015193A"/>
    <w:rsid w:val="0015440A"/>
    <w:rsid w:val="001552BD"/>
    <w:rsid w:val="00162215"/>
    <w:rsid w:val="00162AA0"/>
    <w:rsid w:val="001677B7"/>
    <w:rsid w:val="001742F9"/>
    <w:rsid w:val="001743F8"/>
    <w:rsid w:val="00176C9C"/>
    <w:rsid w:val="00177398"/>
    <w:rsid w:val="001773B4"/>
    <w:rsid w:val="001805F4"/>
    <w:rsid w:val="0018068E"/>
    <w:rsid w:val="00181483"/>
    <w:rsid w:val="001835E9"/>
    <w:rsid w:val="00183F19"/>
    <w:rsid w:val="001858A9"/>
    <w:rsid w:val="00190AB6"/>
    <w:rsid w:val="00192C82"/>
    <w:rsid w:val="00195A0F"/>
    <w:rsid w:val="001A0253"/>
    <w:rsid w:val="001A02A7"/>
    <w:rsid w:val="001A15F5"/>
    <w:rsid w:val="001A1A15"/>
    <w:rsid w:val="001A33D8"/>
    <w:rsid w:val="001A7FA3"/>
    <w:rsid w:val="001B045D"/>
    <w:rsid w:val="001B206C"/>
    <w:rsid w:val="001B6E9B"/>
    <w:rsid w:val="001B7AAD"/>
    <w:rsid w:val="001C2BEE"/>
    <w:rsid w:val="001C2CB3"/>
    <w:rsid w:val="001C38A2"/>
    <w:rsid w:val="001C63EF"/>
    <w:rsid w:val="001D1089"/>
    <w:rsid w:val="001D2265"/>
    <w:rsid w:val="001E099A"/>
    <w:rsid w:val="001E0E02"/>
    <w:rsid w:val="001E1BC5"/>
    <w:rsid w:val="00200A3C"/>
    <w:rsid w:val="002015F3"/>
    <w:rsid w:val="0020361A"/>
    <w:rsid w:val="0020524A"/>
    <w:rsid w:val="00206207"/>
    <w:rsid w:val="002064AB"/>
    <w:rsid w:val="00206B97"/>
    <w:rsid w:val="002128BA"/>
    <w:rsid w:val="00222066"/>
    <w:rsid w:val="002233B3"/>
    <w:rsid w:val="00227846"/>
    <w:rsid w:val="002278E9"/>
    <w:rsid w:val="00227FFE"/>
    <w:rsid w:val="00231802"/>
    <w:rsid w:val="002326D0"/>
    <w:rsid w:val="00232D53"/>
    <w:rsid w:val="00233772"/>
    <w:rsid w:val="00233EFF"/>
    <w:rsid w:val="002444B0"/>
    <w:rsid w:val="00244F50"/>
    <w:rsid w:val="0024732E"/>
    <w:rsid w:val="00253729"/>
    <w:rsid w:val="00257F38"/>
    <w:rsid w:val="0026280C"/>
    <w:rsid w:val="002757C7"/>
    <w:rsid w:val="00275A5C"/>
    <w:rsid w:val="002762DC"/>
    <w:rsid w:val="00276A80"/>
    <w:rsid w:val="00277389"/>
    <w:rsid w:val="0027776F"/>
    <w:rsid w:val="0028317F"/>
    <w:rsid w:val="002836DC"/>
    <w:rsid w:val="0029059B"/>
    <w:rsid w:val="00291083"/>
    <w:rsid w:val="00292995"/>
    <w:rsid w:val="00292A0A"/>
    <w:rsid w:val="00294287"/>
    <w:rsid w:val="00294EAF"/>
    <w:rsid w:val="002A0EAA"/>
    <w:rsid w:val="002A3849"/>
    <w:rsid w:val="002A3BF7"/>
    <w:rsid w:val="002A6AE9"/>
    <w:rsid w:val="002A7265"/>
    <w:rsid w:val="002B16EF"/>
    <w:rsid w:val="002B7147"/>
    <w:rsid w:val="002B7ADA"/>
    <w:rsid w:val="002C01EC"/>
    <w:rsid w:val="002C2222"/>
    <w:rsid w:val="002C34B2"/>
    <w:rsid w:val="002C662A"/>
    <w:rsid w:val="002C691B"/>
    <w:rsid w:val="002D1E1E"/>
    <w:rsid w:val="002D556F"/>
    <w:rsid w:val="002D71FD"/>
    <w:rsid w:val="002D7F10"/>
    <w:rsid w:val="002E12DD"/>
    <w:rsid w:val="002E4C43"/>
    <w:rsid w:val="002E56AB"/>
    <w:rsid w:val="002E66C5"/>
    <w:rsid w:val="002E69E8"/>
    <w:rsid w:val="002F05E6"/>
    <w:rsid w:val="002F39D2"/>
    <w:rsid w:val="002F5D1D"/>
    <w:rsid w:val="0030458C"/>
    <w:rsid w:val="0030556F"/>
    <w:rsid w:val="00305AE5"/>
    <w:rsid w:val="00306BBC"/>
    <w:rsid w:val="00312EAE"/>
    <w:rsid w:val="003145EC"/>
    <w:rsid w:val="003156BE"/>
    <w:rsid w:val="00315B69"/>
    <w:rsid w:val="00316EBD"/>
    <w:rsid w:val="00320553"/>
    <w:rsid w:val="003205E4"/>
    <w:rsid w:val="00322921"/>
    <w:rsid w:val="00324122"/>
    <w:rsid w:val="00327212"/>
    <w:rsid w:val="00327B9D"/>
    <w:rsid w:val="00341816"/>
    <w:rsid w:val="003443C5"/>
    <w:rsid w:val="0034456A"/>
    <w:rsid w:val="0034553C"/>
    <w:rsid w:val="00345D9E"/>
    <w:rsid w:val="00345F84"/>
    <w:rsid w:val="00346531"/>
    <w:rsid w:val="00350FC8"/>
    <w:rsid w:val="00357D9B"/>
    <w:rsid w:val="00362083"/>
    <w:rsid w:val="0036663E"/>
    <w:rsid w:val="00366D3C"/>
    <w:rsid w:val="0036756D"/>
    <w:rsid w:val="00370FFB"/>
    <w:rsid w:val="00371A3A"/>
    <w:rsid w:val="003724CE"/>
    <w:rsid w:val="00377421"/>
    <w:rsid w:val="00380EE8"/>
    <w:rsid w:val="00381868"/>
    <w:rsid w:val="00381CCC"/>
    <w:rsid w:val="003907CE"/>
    <w:rsid w:val="00392362"/>
    <w:rsid w:val="0039453E"/>
    <w:rsid w:val="00394565"/>
    <w:rsid w:val="00396B06"/>
    <w:rsid w:val="003A4F34"/>
    <w:rsid w:val="003A5BFE"/>
    <w:rsid w:val="003A6330"/>
    <w:rsid w:val="003A7B5C"/>
    <w:rsid w:val="003B0931"/>
    <w:rsid w:val="003B1318"/>
    <w:rsid w:val="003B1587"/>
    <w:rsid w:val="003B1BB5"/>
    <w:rsid w:val="003B255E"/>
    <w:rsid w:val="003B53C8"/>
    <w:rsid w:val="003C18A6"/>
    <w:rsid w:val="003C4164"/>
    <w:rsid w:val="003C5B08"/>
    <w:rsid w:val="003C6178"/>
    <w:rsid w:val="003C73D7"/>
    <w:rsid w:val="003D4B14"/>
    <w:rsid w:val="003D531A"/>
    <w:rsid w:val="003D7AD9"/>
    <w:rsid w:val="003E0C03"/>
    <w:rsid w:val="003E327E"/>
    <w:rsid w:val="003E36A0"/>
    <w:rsid w:val="003E3F59"/>
    <w:rsid w:val="003E450F"/>
    <w:rsid w:val="003E6437"/>
    <w:rsid w:val="003F34A7"/>
    <w:rsid w:val="003F5965"/>
    <w:rsid w:val="003F6F5D"/>
    <w:rsid w:val="00403C8A"/>
    <w:rsid w:val="00407109"/>
    <w:rsid w:val="00407134"/>
    <w:rsid w:val="004140A4"/>
    <w:rsid w:val="00420AE9"/>
    <w:rsid w:val="00421AE5"/>
    <w:rsid w:val="00425869"/>
    <w:rsid w:val="00425BFC"/>
    <w:rsid w:val="00431244"/>
    <w:rsid w:val="00433F0B"/>
    <w:rsid w:val="00436937"/>
    <w:rsid w:val="00444BA6"/>
    <w:rsid w:val="004455DC"/>
    <w:rsid w:val="00451FC9"/>
    <w:rsid w:val="00455ABF"/>
    <w:rsid w:val="004638C0"/>
    <w:rsid w:val="00471167"/>
    <w:rsid w:val="00485D0A"/>
    <w:rsid w:val="004870AA"/>
    <w:rsid w:val="00491B90"/>
    <w:rsid w:val="00492F23"/>
    <w:rsid w:val="004935F0"/>
    <w:rsid w:val="00493E35"/>
    <w:rsid w:val="004A1520"/>
    <w:rsid w:val="004A2793"/>
    <w:rsid w:val="004A2CE5"/>
    <w:rsid w:val="004A5641"/>
    <w:rsid w:val="004A5910"/>
    <w:rsid w:val="004A5DBD"/>
    <w:rsid w:val="004A7ED4"/>
    <w:rsid w:val="004B0E23"/>
    <w:rsid w:val="004B2179"/>
    <w:rsid w:val="004B247F"/>
    <w:rsid w:val="004C050F"/>
    <w:rsid w:val="004D1AAE"/>
    <w:rsid w:val="004D1ABE"/>
    <w:rsid w:val="004D2E35"/>
    <w:rsid w:val="004D527C"/>
    <w:rsid w:val="004D6A67"/>
    <w:rsid w:val="004E035D"/>
    <w:rsid w:val="004E3ED4"/>
    <w:rsid w:val="004E5298"/>
    <w:rsid w:val="004E5FF5"/>
    <w:rsid w:val="004E78F3"/>
    <w:rsid w:val="004F10F8"/>
    <w:rsid w:val="004F299E"/>
    <w:rsid w:val="004F6765"/>
    <w:rsid w:val="005039DF"/>
    <w:rsid w:val="00506239"/>
    <w:rsid w:val="00514C5A"/>
    <w:rsid w:val="00515A1E"/>
    <w:rsid w:val="0051711D"/>
    <w:rsid w:val="005172F7"/>
    <w:rsid w:val="005208EF"/>
    <w:rsid w:val="00521F61"/>
    <w:rsid w:val="00523DD2"/>
    <w:rsid w:val="00523E46"/>
    <w:rsid w:val="005276E4"/>
    <w:rsid w:val="00527D2F"/>
    <w:rsid w:val="00532CDB"/>
    <w:rsid w:val="00532DD1"/>
    <w:rsid w:val="00534AD8"/>
    <w:rsid w:val="00543E01"/>
    <w:rsid w:val="005461D7"/>
    <w:rsid w:val="005516BD"/>
    <w:rsid w:val="00552B04"/>
    <w:rsid w:val="0055519C"/>
    <w:rsid w:val="00555892"/>
    <w:rsid w:val="0055750D"/>
    <w:rsid w:val="005620D1"/>
    <w:rsid w:val="00563280"/>
    <w:rsid w:val="005703C9"/>
    <w:rsid w:val="00572691"/>
    <w:rsid w:val="00572F6F"/>
    <w:rsid w:val="005742D7"/>
    <w:rsid w:val="005861E6"/>
    <w:rsid w:val="00587490"/>
    <w:rsid w:val="00587D59"/>
    <w:rsid w:val="0059059A"/>
    <w:rsid w:val="00593B35"/>
    <w:rsid w:val="005940FB"/>
    <w:rsid w:val="005941CE"/>
    <w:rsid w:val="00594C6F"/>
    <w:rsid w:val="0059529A"/>
    <w:rsid w:val="005A09C3"/>
    <w:rsid w:val="005A0B87"/>
    <w:rsid w:val="005A3473"/>
    <w:rsid w:val="005A3E15"/>
    <w:rsid w:val="005A5CA6"/>
    <w:rsid w:val="005A5E83"/>
    <w:rsid w:val="005A61BA"/>
    <w:rsid w:val="005A7370"/>
    <w:rsid w:val="005B0C4B"/>
    <w:rsid w:val="005B394D"/>
    <w:rsid w:val="005B407E"/>
    <w:rsid w:val="005B6198"/>
    <w:rsid w:val="005B74CF"/>
    <w:rsid w:val="005C136F"/>
    <w:rsid w:val="005C1536"/>
    <w:rsid w:val="005C2B4C"/>
    <w:rsid w:val="005D08AE"/>
    <w:rsid w:val="005D287E"/>
    <w:rsid w:val="005D42B7"/>
    <w:rsid w:val="005D7D1D"/>
    <w:rsid w:val="005E58B8"/>
    <w:rsid w:val="005F11F1"/>
    <w:rsid w:val="005F25EF"/>
    <w:rsid w:val="005F2BDC"/>
    <w:rsid w:val="005F4B09"/>
    <w:rsid w:val="005F5924"/>
    <w:rsid w:val="005F67CA"/>
    <w:rsid w:val="00605558"/>
    <w:rsid w:val="0061019E"/>
    <w:rsid w:val="006113AB"/>
    <w:rsid w:val="006116BF"/>
    <w:rsid w:val="0061453C"/>
    <w:rsid w:val="00620DD0"/>
    <w:rsid w:val="006211ED"/>
    <w:rsid w:val="00622358"/>
    <w:rsid w:val="00622539"/>
    <w:rsid w:val="0062684D"/>
    <w:rsid w:val="00630D78"/>
    <w:rsid w:val="00633FCD"/>
    <w:rsid w:val="00636240"/>
    <w:rsid w:val="0064797D"/>
    <w:rsid w:val="00652F9A"/>
    <w:rsid w:val="0065586A"/>
    <w:rsid w:val="00657A23"/>
    <w:rsid w:val="00660ED8"/>
    <w:rsid w:val="006743B2"/>
    <w:rsid w:val="00674CE9"/>
    <w:rsid w:val="00677081"/>
    <w:rsid w:val="00681327"/>
    <w:rsid w:val="00681A6F"/>
    <w:rsid w:val="00683043"/>
    <w:rsid w:val="00690140"/>
    <w:rsid w:val="006916F7"/>
    <w:rsid w:val="0069189B"/>
    <w:rsid w:val="00692673"/>
    <w:rsid w:val="00695669"/>
    <w:rsid w:val="006A4C15"/>
    <w:rsid w:val="006B4DE4"/>
    <w:rsid w:val="006B6909"/>
    <w:rsid w:val="006B765E"/>
    <w:rsid w:val="006D164A"/>
    <w:rsid w:val="006D19B1"/>
    <w:rsid w:val="006D3807"/>
    <w:rsid w:val="006D3A1D"/>
    <w:rsid w:val="006D40D7"/>
    <w:rsid w:val="006D4F6B"/>
    <w:rsid w:val="006D7DF8"/>
    <w:rsid w:val="006E0322"/>
    <w:rsid w:val="006E1F5B"/>
    <w:rsid w:val="006E26A1"/>
    <w:rsid w:val="006E623F"/>
    <w:rsid w:val="006E7827"/>
    <w:rsid w:val="006F0389"/>
    <w:rsid w:val="006F1565"/>
    <w:rsid w:val="006F4F54"/>
    <w:rsid w:val="006F634C"/>
    <w:rsid w:val="00711CC1"/>
    <w:rsid w:val="00714175"/>
    <w:rsid w:val="00721A26"/>
    <w:rsid w:val="00721C63"/>
    <w:rsid w:val="00721E16"/>
    <w:rsid w:val="00721E57"/>
    <w:rsid w:val="00726DAC"/>
    <w:rsid w:val="00730AB3"/>
    <w:rsid w:val="00732603"/>
    <w:rsid w:val="00734866"/>
    <w:rsid w:val="00734978"/>
    <w:rsid w:val="00734C27"/>
    <w:rsid w:val="00734E52"/>
    <w:rsid w:val="00736DF2"/>
    <w:rsid w:val="00742CE1"/>
    <w:rsid w:val="00744794"/>
    <w:rsid w:val="0075027A"/>
    <w:rsid w:val="00751BD2"/>
    <w:rsid w:val="0075572F"/>
    <w:rsid w:val="00757295"/>
    <w:rsid w:val="00760C1F"/>
    <w:rsid w:val="00761C44"/>
    <w:rsid w:val="00762EB5"/>
    <w:rsid w:val="00762FDC"/>
    <w:rsid w:val="00763ACE"/>
    <w:rsid w:val="00764F40"/>
    <w:rsid w:val="0076603F"/>
    <w:rsid w:val="00772D3B"/>
    <w:rsid w:val="007732B5"/>
    <w:rsid w:val="007732CE"/>
    <w:rsid w:val="007739F9"/>
    <w:rsid w:val="007749D8"/>
    <w:rsid w:val="00776578"/>
    <w:rsid w:val="00781E69"/>
    <w:rsid w:val="00786A4D"/>
    <w:rsid w:val="00787ACF"/>
    <w:rsid w:val="007936C5"/>
    <w:rsid w:val="00795950"/>
    <w:rsid w:val="00795DD2"/>
    <w:rsid w:val="007976AE"/>
    <w:rsid w:val="007A26ED"/>
    <w:rsid w:val="007A3937"/>
    <w:rsid w:val="007A6190"/>
    <w:rsid w:val="007A642F"/>
    <w:rsid w:val="007B068F"/>
    <w:rsid w:val="007B19A2"/>
    <w:rsid w:val="007B28CB"/>
    <w:rsid w:val="007B35B5"/>
    <w:rsid w:val="007B6E32"/>
    <w:rsid w:val="007B70DF"/>
    <w:rsid w:val="007C0C8B"/>
    <w:rsid w:val="007C0DE5"/>
    <w:rsid w:val="007C3CCE"/>
    <w:rsid w:val="007D0EF9"/>
    <w:rsid w:val="007D15DD"/>
    <w:rsid w:val="007D3043"/>
    <w:rsid w:val="007D39A4"/>
    <w:rsid w:val="007E1F91"/>
    <w:rsid w:val="007E419E"/>
    <w:rsid w:val="007E7F33"/>
    <w:rsid w:val="007F124E"/>
    <w:rsid w:val="007F6B98"/>
    <w:rsid w:val="007F7E7E"/>
    <w:rsid w:val="008033E2"/>
    <w:rsid w:val="00804A4C"/>
    <w:rsid w:val="00805DFE"/>
    <w:rsid w:val="00810E87"/>
    <w:rsid w:val="00812B9F"/>
    <w:rsid w:val="00814B43"/>
    <w:rsid w:val="00814F8B"/>
    <w:rsid w:val="00815198"/>
    <w:rsid w:val="00817A28"/>
    <w:rsid w:val="00823C44"/>
    <w:rsid w:val="008271D5"/>
    <w:rsid w:val="00835BA8"/>
    <w:rsid w:val="00835EEE"/>
    <w:rsid w:val="00836614"/>
    <w:rsid w:val="0084337D"/>
    <w:rsid w:val="0084765C"/>
    <w:rsid w:val="00854230"/>
    <w:rsid w:val="00860D7A"/>
    <w:rsid w:val="0086266B"/>
    <w:rsid w:val="00867E6B"/>
    <w:rsid w:val="00876307"/>
    <w:rsid w:val="00877942"/>
    <w:rsid w:val="00877E88"/>
    <w:rsid w:val="0088171D"/>
    <w:rsid w:val="0088283D"/>
    <w:rsid w:val="008874EC"/>
    <w:rsid w:val="00892F51"/>
    <w:rsid w:val="008949CB"/>
    <w:rsid w:val="008950A9"/>
    <w:rsid w:val="0089669F"/>
    <w:rsid w:val="008A20A8"/>
    <w:rsid w:val="008A22FE"/>
    <w:rsid w:val="008A2A23"/>
    <w:rsid w:val="008A36AD"/>
    <w:rsid w:val="008A5BB7"/>
    <w:rsid w:val="008A6A22"/>
    <w:rsid w:val="008B08EB"/>
    <w:rsid w:val="008B0944"/>
    <w:rsid w:val="008B15A0"/>
    <w:rsid w:val="008B3EB0"/>
    <w:rsid w:val="008B6ABD"/>
    <w:rsid w:val="008B73E4"/>
    <w:rsid w:val="008C107D"/>
    <w:rsid w:val="008C28B6"/>
    <w:rsid w:val="008C49DE"/>
    <w:rsid w:val="008C5BDC"/>
    <w:rsid w:val="008C60E4"/>
    <w:rsid w:val="008C70C8"/>
    <w:rsid w:val="008C7B25"/>
    <w:rsid w:val="008C7E19"/>
    <w:rsid w:val="008D2FEC"/>
    <w:rsid w:val="008D3063"/>
    <w:rsid w:val="008D4C8E"/>
    <w:rsid w:val="008D62D7"/>
    <w:rsid w:val="008D75F0"/>
    <w:rsid w:val="008E2293"/>
    <w:rsid w:val="008E27B3"/>
    <w:rsid w:val="008E5CE1"/>
    <w:rsid w:val="008E667C"/>
    <w:rsid w:val="009017AC"/>
    <w:rsid w:val="00901D0B"/>
    <w:rsid w:val="0090208A"/>
    <w:rsid w:val="00907EFF"/>
    <w:rsid w:val="00912BAA"/>
    <w:rsid w:val="009144D8"/>
    <w:rsid w:val="009146AA"/>
    <w:rsid w:val="00914CA8"/>
    <w:rsid w:val="00914FD3"/>
    <w:rsid w:val="00916B86"/>
    <w:rsid w:val="00917D01"/>
    <w:rsid w:val="00920BFA"/>
    <w:rsid w:val="00924F94"/>
    <w:rsid w:val="00925ACB"/>
    <w:rsid w:val="00927DA4"/>
    <w:rsid w:val="009300D6"/>
    <w:rsid w:val="00930163"/>
    <w:rsid w:val="00932F0A"/>
    <w:rsid w:val="00933FB2"/>
    <w:rsid w:val="00934FD9"/>
    <w:rsid w:val="00936986"/>
    <w:rsid w:val="009371D7"/>
    <w:rsid w:val="00937617"/>
    <w:rsid w:val="00937EEA"/>
    <w:rsid w:val="00937F21"/>
    <w:rsid w:val="0094294B"/>
    <w:rsid w:val="0094305B"/>
    <w:rsid w:val="0095281F"/>
    <w:rsid w:val="00954AF1"/>
    <w:rsid w:val="00955113"/>
    <w:rsid w:val="009625A2"/>
    <w:rsid w:val="009633C4"/>
    <w:rsid w:val="009666E7"/>
    <w:rsid w:val="00970238"/>
    <w:rsid w:val="009748D2"/>
    <w:rsid w:val="00976217"/>
    <w:rsid w:val="00977358"/>
    <w:rsid w:val="00980D5F"/>
    <w:rsid w:val="009868CF"/>
    <w:rsid w:val="00990015"/>
    <w:rsid w:val="00992972"/>
    <w:rsid w:val="00995953"/>
    <w:rsid w:val="009971B5"/>
    <w:rsid w:val="009A0421"/>
    <w:rsid w:val="009A3629"/>
    <w:rsid w:val="009A6746"/>
    <w:rsid w:val="009A7636"/>
    <w:rsid w:val="009B08D8"/>
    <w:rsid w:val="009B320B"/>
    <w:rsid w:val="009B530D"/>
    <w:rsid w:val="009B596D"/>
    <w:rsid w:val="009B6FE1"/>
    <w:rsid w:val="009B712B"/>
    <w:rsid w:val="009B7474"/>
    <w:rsid w:val="009B7930"/>
    <w:rsid w:val="009C21E6"/>
    <w:rsid w:val="009C24DD"/>
    <w:rsid w:val="009C325A"/>
    <w:rsid w:val="009C6BB9"/>
    <w:rsid w:val="009D1DB4"/>
    <w:rsid w:val="009D584F"/>
    <w:rsid w:val="009E095E"/>
    <w:rsid w:val="009E1793"/>
    <w:rsid w:val="009E197B"/>
    <w:rsid w:val="009E3B9A"/>
    <w:rsid w:val="009E7DF6"/>
    <w:rsid w:val="009F260A"/>
    <w:rsid w:val="009F37CC"/>
    <w:rsid w:val="009F6D02"/>
    <w:rsid w:val="009F7947"/>
    <w:rsid w:val="00A01034"/>
    <w:rsid w:val="00A01C48"/>
    <w:rsid w:val="00A213C3"/>
    <w:rsid w:val="00A21C4E"/>
    <w:rsid w:val="00A23639"/>
    <w:rsid w:val="00A24EA9"/>
    <w:rsid w:val="00A2523D"/>
    <w:rsid w:val="00A2645A"/>
    <w:rsid w:val="00A30853"/>
    <w:rsid w:val="00A30FEB"/>
    <w:rsid w:val="00A3272B"/>
    <w:rsid w:val="00A35C08"/>
    <w:rsid w:val="00A36814"/>
    <w:rsid w:val="00A42A7C"/>
    <w:rsid w:val="00A42DFA"/>
    <w:rsid w:val="00A50406"/>
    <w:rsid w:val="00A51E68"/>
    <w:rsid w:val="00A5666E"/>
    <w:rsid w:val="00A60AF9"/>
    <w:rsid w:val="00A614B5"/>
    <w:rsid w:val="00A6204F"/>
    <w:rsid w:val="00A638EF"/>
    <w:rsid w:val="00A6391F"/>
    <w:rsid w:val="00A64520"/>
    <w:rsid w:val="00A655D8"/>
    <w:rsid w:val="00A65CC3"/>
    <w:rsid w:val="00A66675"/>
    <w:rsid w:val="00A66C23"/>
    <w:rsid w:val="00A70EC0"/>
    <w:rsid w:val="00A73600"/>
    <w:rsid w:val="00A7532B"/>
    <w:rsid w:val="00A7766D"/>
    <w:rsid w:val="00A77D45"/>
    <w:rsid w:val="00A80866"/>
    <w:rsid w:val="00A86280"/>
    <w:rsid w:val="00A87215"/>
    <w:rsid w:val="00A9331C"/>
    <w:rsid w:val="00A9573D"/>
    <w:rsid w:val="00A963AE"/>
    <w:rsid w:val="00AA2E74"/>
    <w:rsid w:val="00AA49C8"/>
    <w:rsid w:val="00AB127A"/>
    <w:rsid w:val="00AB5514"/>
    <w:rsid w:val="00AB5F4B"/>
    <w:rsid w:val="00AC39D9"/>
    <w:rsid w:val="00AD0B9C"/>
    <w:rsid w:val="00AD28F6"/>
    <w:rsid w:val="00AD2E5C"/>
    <w:rsid w:val="00AD53A1"/>
    <w:rsid w:val="00AE04DA"/>
    <w:rsid w:val="00AE053C"/>
    <w:rsid w:val="00AE2A90"/>
    <w:rsid w:val="00AE2F68"/>
    <w:rsid w:val="00AE58EF"/>
    <w:rsid w:val="00AE675C"/>
    <w:rsid w:val="00AE68AF"/>
    <w:rsid w:val="00AE6DF6"/>
    <w:rsid w:val="00AE7FB8"/>
    <w:rsid w:val="00AF047E"/>
    <w:rsid w:val="00AF1E4B"/>
    <w:rsid w:val="00AF23F7"/>
    <w:rsid w:val="00AF3081"/>
    <w:rsid w:val="00AF4DDF"/>
    <w:rsid w:val="00AF696E"/>
    <w:rsid w:val="00B00B5A"/>
    <w:rsid w:val="00B00EC4"/>
    <w:rsid w:val="00B0153C"/>
    <w:rsid w:val="00B050EF"/>
    <w:rsid w:val="00B1050B"/>
    <w:rsid w:val="00B1113F"/>
    <w:rsid w:val="00B116A7"/>
    <w:rsid w:val="00B12911"/>
    <w:rsid w:val="00B13597"/>
    <w:rsid w:val="00B1425C"/>
    <w:rsid w:val="00B173A1"/>
    <w:rsid w:val="00B21D1D"/>
    <w:rsid w:val="00B306C4"/>
    <w:rsid w:val="00B330AE"/>
    <w:rsid w:val="00B34835"/>
    <w:rsid w:val="00B36BAD"/>
    <w:rsid w:val="00B4290A"/>
    <w:rsid w:val="00B475EA"/>
    <w:rsid w:val="00B517A1"/>
    <w:rsid w:val="00B5359E"/>
    <w:rsid w:val="00B576FB"/>
    <w:rsid w:val="00B57EBB"/>
    <w:rsid w:val="00B61B7D"/>
    <w:rsid w:val="00B61F05"/>
    <w:rsid w:val="00B62ECA"/>
    <w:rsid w:val="00B65204"/>
    <w:rsid w:val="00B718A2"/>
    <w:rsid w:val="00B76A4E"/>
    <w:rsid w:val="00B80EE0"/>
    <w:rsid w:val="00B86F69"/>
    <w:rsid w:val="00B91F37"/>
    <w:rsid w:val="00B925D3"/>
    <w:rsid w:val="00B93488"/>
    <w:rsid w:val="00B93C75"/>
    <w:rsid w:val="00B97CBD"/>
    <w:rsid w:val="00B97FD1"/>
    <w:rsid w:val="00BA0470"/>
    <w:rsid w:val="00BA0E5C"/>
    <w:rsid w:val="00BB1C1C"/>
    <w:rsid w:val="00BB6B6B"/>
    <w:rsid w:val="00BC055A"/>
    <w:rsid w:val="00BC3578"/>
    <w:rsid w:val="00BC3E01"/>
    <w:rsid w:val="00BC5822"/>
    <w:rsid w:val="00BC6E06"/>
    <w:rsid w:val="00BD0D42"/>
    <w:rsid w:val="00BD0E56"/>
    <w:rsid w:val="00BD1061"/>
    <w:rsid w:val="00BD4514"/>
    <w:rsid w:val="00BE141A"/>
    <w:rsid w:val="00BE15D3"/>
    <w:rsid w:val="00BE4073"/>
    <w:rsid w:val="00BE6FFD"/>
    <w:rsid w:val="00BF081F"/>
    <w:rsid w:val="00BF0D70"/>
    <w:rsid w:val="00BF1049"/>
    <w:rsid w:val="00BF6CE7"/>
    <w:rsid w:val="00BF6FD4"/>
    <w:rsid w:val="00C000E5"/>
    <w:rsid w:val="00C051EC"/>
    <w:rsid w:val="00C07C19"/>
    <w:rsid w:val="00C11C11"/>
    <w:rsid w:val="00C164AA"/>
    <w:rsid w:val="00C16575"/>
    <w:rsid w:val="00C21458"/>
    <w:rsid w:val="00C2170D"/>
    <w:rsid w:val="00C32584"/>
    <w:rsid w:val="00C33E3F"/>
    <w:rsid w:val="00C34051"/>
    <w:rsid w:val="00C35209"/>
    <w:rsid w:val="00C36536"/>
    <w:rsid w:val="00C402C0"/>
    <w:rsid w:val="00C42889"/>
    <w:rsid w:val="00C430E1"/>
    <w:rsid w:val="00C4590B"/>
    <w:rsid w:val="00C46EE9"/>
    <w:rsid w:val="00C51998"/>
    <w:rsid w:val="00C51B16"/>
    <w:rsid w:val="00C53D72"/>
    <w:rsid w:val="00C5748F"/>
    <w:rsid w:val="00C62604"/>
    <w:rsid w:val="00C661B6"/>
    <w:rsid w:val="00C67806"/>
    <w:rsid w:val="00C74EC4"/>
    <w:rsid w:val="00C913D8"/>
    <w:rsid w:val="00C92508"/>
    <w:rsid w:val="00C92F04"/>
    <w:rsid w:val="00C94415"/>
    <w:rsid w:val="00C96046"/>
    <w:rsid w:val="00C96309"/>
    <w:rsid w:val="00C96C61"/>
    <w:rsid w:val="00CA13D1"/>
    <w:rsid w:val="00CA1579"/>
    <w:rsid w:val="00CA2CDE"/>
    <w:rsid w:val="00CB7A1F"/>
    <w:rsid w:val="00CB7D4A"/>
    <w:rsid w:val="00CC1F64"/>
    <w:rsid w:val="00CC4946"/>
    <w:rsid w:val="00CC5CBE"/>
    <w:rsid w:val="00CC7105"/>
    <w:rsid w:val="00CC7896"/>
    <w:rsid w:val="00CC7C44"/>
    <w:rsid w:val="00CE1211"/>
    <w:rsid w:val="00CE2379"/>
    <w:rsid w:val="00CE250A"/>
    <w:rsid w:val="00CE428A"/>
    <w:rsid w:val="00CE5489"/>
    <w:rsid w:val="00CE7245"/>
    <w:rsid w:val="00CF0B99"/>
    <w:rsid w:val="00CF13C2"/>
    <w:rsid w:val="00CF2953"/>
    <w:rsid w:val="00CF3A9A"/>
    <w:rsid w:val="00CF68A2"/>
    <w:rsid w:val="00D06ACD"/>
    <w:rsid w:val="00D10956"/>
    <w:rsid w:val="00D11E90"/>
    <w:rsid w:val="00D21B3F"/>
    <w:rsid w:val="00D223EA"/>
    <w:rsid w:val="00D223F0"/>
    <w:rsid w:val="00D23E43"/>
    <w:rsid w:val="00D34352"/>
    <w:rsid w:val="00D3765F"/>
    <w:rsid w:val="00D42F6B"/>
    <w:rsid w:val="00D44F4B"/>
    <w:rsid w:val="00D47843"/>
    <w:rsid w:val="00D505DA"/>
    <w:rsid w:val="00D50799"/>
    <w:rsid w:val="00D56421"/>
    <w:rsid w:val="00D610C0"/>
    <w:rsid w:val="00D61DC7"/>
    <w:rsid w:val="00D63E38"/>
    <w:rsid w:val="00D650BA"/>
    <w:rsid w:val="00D65FBC"/>
    <w:rsid w:val="00D6747B"/>
    <w:rsid w:val="00D727F5"/>
    <w:rsid w:val="00D72D9A"/>
    <w:rsid w:val="00D76108"/>
    <w:rsid w:val="00D772DE"/>
    <w:rsid w:val="00D7775F"/>
    <w:rsid w:val="00D84FCF"/>
    <w:rsid w:val="00D86845"/>
    <w:rsid w:val="00D86AF5"/>
    <w:rsid w:val="00D91B37"/>
    <w:rsid w:val="00D91FCB"/>
    <w:rsid w:val="00D92E25"/>
    <w:rsid w:val="00D94AF2"/>
    <w:rsid w:val="00D97032"/>
    <w:rsid w:val="00DA0662"/>
    <w:rsid w:val="00DA0DCA"/>
    <w:rsid w:val="00DA13CD"/>
    <w:rsid w:val="00DA2314"/>
    <w:rsid w:val="00DB1C4A"/>
    <w:rsid w:val="00DB2ACE"/>
    <w:rsid w:val="00DB3069"/>
    <w:rsid w:val="00DB49F2"/>
    <w:rsid w:val="00DB65C6"/>
    <w:rsid w:val="00DB7543"/>
    <w:rsid w:val="00DC1BF7"/>
    <w:rsid w:val="00DC2009"/>
    <w:rsid w:val="00DC3DAC"/>
    <w:rsid w:val="00DC4439"/>
    <w:rsid w:val="00DC48FF"/>
    <w:rsid w:val="00DD096E"/>
    <w:rsid w:val="00DD1E85"/>
    <w:rsid w:val="00DE42D7"/>
    <w:rsid w:val="00DE604F"/>
    <w:rsid w:val="00DE66D0"/>
    <w:rsid w:val="00DE72B8"/>
    <w:rsid w:val="00DE7B19"/>
    <w:rsid w:val="00DF079E"/>
    <w:rsid w:val="00DF6312"/>
    <w:rsid w:val="00DF6E77"/>
    <w:rsid w:val="00E006B1"/>
    <w:rsid w:val="00E0137F"/>
    <w:rsid w:val="00E02F44"/>
    <w:rsid w:val="00E04FDF"/>
    <w:rsid w:val="00E054FB"/>
    <w:rsid w:val="00E07AF7"/>
    <w:rsid w:val="00E1017E"/>
    <w:rsid w:val="00E1143A"/>
    <w:rsid w:val="00E11745"/>
    <w:rsid w:val="00E14235"/>
    <w:rsid w:val="00E145F3"/>
    <w:rsid w:val="00E14E79"/>
    <w:rsid w:val="00E17909"/>
    <w:rsid w:val="00E20464"/>
    <w:rsid w:val="00E2122D"/>
    <w:rsid w:val="00E238A6"/>
    <w:rsid w:val="00E252C4"/>
    <w:rsid w:val="00E26101"/>
    <w:rsid w:val="00E30162"/>
    <w:rsid w:val="00E3108A"/>
    <w:rsid w:val="00E310FD"/>
    <w:rsid w:val="00E3192A"/>
    <w:rsid w:val="00E3601D"/>
    <w:rsid w:val="00E36F3E"/>
    <w:rsid w:val="00E37E0C"/>
    <w:rsid w:val="00E37F2B"/>
    <w:rsid w:val="00E43CB4"/>
    <w:rsid w:val="00E45989"/>
    <w:rsid w:val="00E5192C"/>
    <w:rsid w:val="00E52338"/>
    <w:rsid w:val="00E5319B"/>
    <w:rsid w:val="00E5698F"/>
    <w:rsid w:val="00E57418"/>
    <w:rsid w:val="00E61018"/>
    <w:rsid w:val="00E65AC7"/>
    <w:rsid w:val="00E712A7"/>
    <w:rsid w:val="00E72B21"/>
    <w:rsid w:val="00E809E5"/>
    <w:rsid w:val="00E83BCB"/>
    <w:rsid w:val="00E843F0"/>
    <w:rsid w:val="00E84DC2"/>
    <w:rsid w:val="00E8554A"/>
    <w:rsid w:val="00E90122"/>
    <w:rsid w:val="00E90737"/>
    <w:rsid w:val="00E96544"/>
    <w:rsid w:val="00EA205C"/>
    <w:rsid w:val="00EA2ABF"/>
    <w:rsid w:val="00EA30C6"/>
    <w:rsid w:val="00EA6E2D"/>
    <w:rsid w:val="00EA7812"/>
    <w:rsid w:val="00EB536B"/>
    <w:rsid w:val="00EC4444"/>
    <w:rsid w:val="00EC4F3F"/>
    <w:rsid w:val="00EC5FA5"/>
    <w:rsid w:val="00EC746C"/>
    <w:rsid w:val="00ED32A1"/>
    <w:rsid w:val="00ED6E7A"/>
    <w:rsid w:val="00EE0A56"/>
    <w:rsid w:val="00EE337F"/>
    <w:rsid w:val="00EF0C17"/>
    <w:rsid w:val="00EF3B98"/>
    <w:rsid w:val="00EF6185"/>
    <w:rsid w:val="00EF71E7"/>
    <w:rsid w:val="00F038FF"/>
    <w:rsid w:val="00F10941"/>
    <w:rsid w:val="00F1105A"/>
    <w:rsid w:val="00F14949"/>
    <w:rsid w:val="00F17253"/>
    <w:rsid w:val="00F176CF"/>
    <w:rsid w:val="00F20F48"/>
    <w:rsid w:val="00F23644"/>
    <w:rsid w:val="00F27430"/>
    <w:rsid w:val="00F30FEC"/>
    <w:rsid w:val="00F315CF"/>
    <w:rsid w:val="00F337CA"/>
    <w:rsid w:val="00F342DF"/>
    <w:rsid w:val="00F35515"/>
    <w:rsid w:val="00F37FA8"/>
    <w:rsid w:val="00F41752"/>
    <w:rsid w:val="00F43CEE"/>
    <w:rsid w:val="00F47E0E"/>
    <w:rsid w:val="00F51209"/>
    <w:rsid w:val="00F52BEE"/>
    <w:rsid w:val="00F55126"/>
    <w:rsid w:val="00F557F0"/>
    <w:rsid w:val="00F6263E"/>
    <w:rsid w:val="00F665B4"/>
    <w:rsid w:val="00F665BE"/>
    <w:rsid w:val="00F67320"/>
    <w:rsid w:val="00F67600"/>
    <w:rsid w:val="00F67830"/>
    <w:rsid w:val="00F679CB"/>
    <w:rsid w:val="00F67C5B"/>
    <w:rsid w:val="00F72193"/>
    <w:rsid w:val="00F722F8"/>
    <w:rsid w:val="00F74999"/>
    <w:rsid w:val="00F764B8"/>
    <w:rsid w:val="00F811BF"/>
    <w:rsid w:val="00F823A1"/>
    <w:rsid w:val="00F82996"/>
    <w:rsid w:val="00F8530D"/>
    <w:rsid w:val="00F854AE"/>
    <w:rsid w:val="00F86C6D"/>
    <w:rsid w:val="00F87E54"/>
    <w:rsid w:val="00F91510"/>
    <w:rsid w:val="00F91D43"/>
    <w:rsid w:val="00F92E73"/>
    <w:rsid w:val="00F96572"/>
    <w:rsid w:val="00FA1BEF"/>
    <w:rsid w:val="00FA3E04"/>
    <w:rsid w:val="00FA627C"/>
    <w:rsid w:val="00FA7C57"/>
    <w:rsid w:val="00FB2FBF"/>
    <w:rsid w:val="00FB4C32"/>
    <w:rsid w:val="00FC28FD"/>
    <w:rsid w:val="00FC2F64"/>
    <w:rsid w:val="00FC487A"/>
    <w:rsid w:val="00FC4933"/>
    <w:rsid w:val="00FC761C"/>
    <w:rsid w:val="00FD0BD7"/>
    <w:rsid w:val="00FD195C"/>
    <w:rsid w:val="00FD4594"/>
    <w:rsid w:val="00FD5333"/>
    <w:rsid w:val="00FE1BAE"/>
    <w:rsid w:val="00FE3CCC"/>
    <w:rsid w:val="00FF2477"/>
    <w:rsid w:val="00FF2587"/>
    <w:rsid w:val="00FF3AEA"/>
    <w:rsid w:val="00FF416B"/>
    <w:rsid w:val="00FF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1265" v:ext="edit"/>
    <o:shapelayout v:ext="edit">
      <o:idmap data="1" v:ext="edit"/>
    </o:shapelayout>
  </w:shapeDefaults>
  <w:decimalSymbol w:val=","/>
  <w:listSeparator w:val=";"/>
  <w15:chartTrackingRefBased/>
  <w14:docId w14:val="22B4323D"/>
  <w15:docId w15:val="{92A497E6-ABDE-437C-BD56-E095ACDD70E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qFormat="true"/>
    <w:lsdException w:name="heading 3" w:uiPriority="9" w:qFormat="true"/>
    <w:lsdException w:name="heading 4" w:uiPriority="0" w:qFormat="true"/>
    <w:lsdException w:name="heading 5" w:uiPriority="9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jc w:val="both"/>
    </w:pPr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type="paragraph" w:styleId="Naslov2">
    <w:name w:val="heading 2"/>
    <w:basedOn w:val="Normal"/>
    <w:next w:val="Normal"/>
    <w:qFormat/>
    <w:pPr>
      <w:keepNext/>
      <w:jc w:val="left"/>
      <w:outlineLvl w:val="1"/>
    </w:pPr>
    <w:rPr>
      <w:b/>
      <w:bCs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type="paragraph" w:styleId="Naslov4">
    <w:name w:val="heading 4"/>
    <w:basedOn w:val="Normal"/>
    <w:next w:val="Normal"/>
    <w:link w:val="Naslov4Char"/>
    <w:qFormat/>
    <w:pPr>
      <w:keepNext/>
      <w:jc w:val="right"/>
      <w:outlineLvl w:val="3"/>
    </w:pPr>
    <w:rPr>
      <w:b/>
      <w:bCs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pPr>
      <w:jc w:val="left"/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Uvuenotijeloteksta">
    <w:name w:val="Body Text Indent"/>
    <w:basedOn w:val="Normal"/>
    <w:pPr>
      <w:spacing w:after="120"/>
      <w:ind w:firstLine="708"/>
    </w:pPr>
  </w:style>
  <w:style w:type="paragraph" w:styleId="T-98-2" w:customStyle="true">
    <w:name w:val="T-9/8-2"/>
    <w:rsid w:val="00BD0E56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  <w:lang w:val="en-US" w:eastAsia="en-US"/>
    </w:rPr>
  </w:style>
  <w:style w:type="paragraph" w:styleId="Tijeloteksta2">
    <w:name w:val="Body Text 2"/>
    <w:basedOn w:val="Normal"/>
    <w:rsid w:val="00A50406"/>
    <w:pPr>
      <w:spacing w:after="120" w:line="480" w:lineRule="auto"/>
    </w:pPr>
  </w:style>
  <w:style w:type="paragraph" w:styleId="Normal0" w:customStyle="true">
    <w:name w:val="Normal~"/>
    <w:basedOn w:val="Normal"/>
    <w:rsid w:val="00BC055A"/>
    <w:pPr>
      <w:suppressAutoHyphens/>
      <w:overflowPunct w:val="false"/>
      <w:autoSpaceDE w:val="false"/>
      <w:autoSpaceDN w:val="false"/>
      <w:adjustRightInd w:val="false"/>
      <w:spacing w:line="230" w:lineRule="auto"/>
      <w:jc w:val="left"/>
      <w:textAlignment w:val="baseline"/>
    </w:pPr>
    <w:rPr>
      <w:szCs w:val="20"/>
      <w:lang w:val="en-US"/>
    </w:rPr>
  </w:style>
  <w:style w:type="paragraph" w:styleId="StandardWeb">
    <w:name w:val="Normal (Web)"/>
    <w:basedOn w:val="Normal"/>
    <w:rsid w:val="00DE66D0"/>
    <w:pPr>
      <w:spacing w:before="100" w:beforeAutospacing="true" w:after="100" w:afterAutospacing="true"/>
      <w:jc w:val="left"/>
    </w:pPr>
    <w:rPr>
      <w:lang w:val="en-US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2D9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D72D9A"/>
    <w:rPr>
      <w:rFonts w:ascii="Tahoma" w:hAnsi="Tahoma" w:cs="Tahoma"/>
      <w:sz w:val="16"/>
      <w:szCs w:val="16"/>
    </w:rPr>
  </w:style>
  <w:style w:type="paragraph" w:styleId="Popis">
    <w:name w:val="List"/>
    <w:basedOn w:val="Normal"/>
    <w:rsid w:val="00CA2CDE"/>
    <w:pPr>
      <w:overflowPunct w:val="false"/>
      <w:autoSpaceDE w:val="false"/>
      <w:autoSpaceDN w:val="false"/>
      <w:adjustRightInd w:val="false"/>
      <w:ind w:left="283" w:hanging="283"/>
      <w:jc w:val="left"/>
      <w:textAlignment w:val="baseline"/>
    </w:pPr>
    <w:rPr>
      <w:sz w:val="20"/>
      <w:szCs w:val="20"/>
      <w:lang w:val="en-GB"/>
    </w:rPr>
  </w:style>
  <w:style w:type="character" w:styleId="Naslov4Char" w:customStyle="true">
    <w:name w:val="Naslov 4 Char"/>
    <w:link w:val="Naslov4"/>
    <w:rsid w:val="00814F8B"/>
    <w:rPr>
      <w:b/>
      <w:bCs/>
      <w:sz w:val="24"/>
      <w:szCs w:val="24"/>
    </w:rPr>
  </w:style>
  <w:style w:type="paragraph" w:styleId="Style1" w:customStyle="true">
    <w:name w:val="Style1"/>
    <w:basedOn w:val="Normal"/>
    <w:uiPriority w:val="99"/>
    <w:rsid w:val="000A61B6"/>
    <w:pPr>
      <w:widowControl w:val="false"/>
      <w:autoSpaceDE w:val="false"/>
      <w:autoSpaceDN w:val="false"/>
      <w:adjustRightInd w:val="false"/>
      <w:jc w:val="left"/>
    </w:pPr>
  </w:style>
  <w:style w:type="paragraph" w:styleId="Style2" w:customStyle="true">
    <w:name w:val="Style2"/>
    <w:basedOn w:val="Normal"/>
    <w:uiPriority w:val="99"/>
    <w:rsid w:val="000A61B6"/>
    <w:pPr>
      <w:widowControl w:val="false"/>
      <w:autoSpaceDE w:val="false"/>
      <w:autoSpaceDN w:val="false"/>
      <w:adjustRightInd w:val="false"/>
      <w:jc w:val="center"/>
    </w:pPr>
  </w:style>
  <w:style w:type="paragraph" w:styleId="Style5" w:customStyle="true">
    <w:name w:val="Style5"/>
    <w:basedOn w:val="Normal"/>
    <w:uiPriority w:val="99"/>
    <w:rsid w:val="000A61B6"/>
    <w:pPr>
      <w:widowControl w:val="false"/>
      <w:autoSpaceDE w:val="false"/>
      <w:autoSpaceDN w:val="false"/>
      <w:adjustRightInd w:val="false"/>
      <w:spacing w:line="284" w:lineRule="exact"/>
      <w:ind w:firstLine="730"/>
    </w:pPr>
  </w:style>
  <w:style w:type="character" w:styleId="FontStyle12" w:customStyle="true">
    <w:name w:val="Font Style12"/>
    <w:uiPriority w:val="99"/>
    <w:rsid w:val="000A61B6"/>
    <w:rPr>
      <w:rFonts w:ascii="Times New Roman" w:hAnsi="Times New Roman" w:cs="Times New Roman"/>
      <w:sz w:val="22"/>
      <w:szCs w:val="22"/>
    </w:rPr>
  </w:style>
  <w:style w:type="paragraph" w:styleId="Bezproreda">
    <w:name w:val="No Spacing"/>
    <w:uiPriority w:val="1"/>
    <w:qFormat/>
    <w:rsid w:val="004E5298"/>
    <w:pPr>
      <w:jc w:val="both"/>
    </w:pPr>
    <w:rPr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992972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992972"/>
  </w:style>
  <w:style w:type="character" w:styleId="Referencafusnote">
    <w:name w:val="footnote reference"/>
    <w:basedOn w:val="Zadanifontodlomka"/>
    <w:uiPriority w:val="99"/>
    <w:semiHidden/>
    <w:unhideWhenUsed/>
    <w:rsid w:val="00992972"/>
    <w:rPr>
      <w:vertAlign w:val="superscript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9853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3031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56645453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752042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header3.xml" Type="http://schemas.openxmlformats.org/officeDocument/2006/relationships/header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b.xml" Type="http://schemas.openxmlformats.org/officeDocument/2006/relationships/customXml" Id="rId14"/></Relationships>
</file>

<file path=word/_rels/settings.xml.rels><?xml version="1.0" encoding="UTF-8" standalone="yes"?><Relationships xmlns="http://schemas.openxmlformats.org/package/2006/relationships"><Relationship TargetMode="External" Target="file:///C:\Documents%20and%20Settings\Administrator\Application%20Data\Microsoft\Predlo&#353;ci\Predlo&#382;ak%201.dot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BE42E74-5AC2-4ADD-A4D0-3F38C4C8D623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Predložak 1.dot</properties:Template>
  <properties:Company>Prekršajni sud u Zagrebu</properties:Company>
  <properties:Pages>3</properties:Pages>
  <properties:Words>907</properties:Words>
  <properties:Characters>5226</properties:Characters>
  <properties:Lines>43</properties:Lines>
  <properties:Paragraphs>12</properties:Paragraphs>
  <properties:TotalTime>7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217- x 22</vt:lpstr>
      <vt:lpstr>217- x 22</vt:lpstr>
    </vt:vector>
  </properties:TitlesOfParts>
  <properties:LinksUpToDate>false</properties:LinksUpToDate>
  <properties:CharactersWithSpaces>6121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2026-03-11T12:03:00Z</dcterms:created>
  <dc:creator>Bojana Atanasov</dc:creator>
  <cp:keywords/>
  <cp:lastModifiedBy>Antonija Golac</cp:lastModifiedBy>
  <cp:lastPrinted>2026-03-11T12:12:00Z</cp:lastPrinted>
  <dcterms:modified xmlns:xsi="http://www.w3.org/2001/XMLSchema-instance" xsi:type="dcterms:W3CDTF">2026-03-11T12:13:00Z</dcterms:modified>
  <cp:revision>4</cp:revision>
  <dc:subject/>
  <dc:title>217- x 22</dc:title>
</cp:coreProperties>
</file>